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855A2" w14:textId="77777777" w:rsidR="00505B74" w:rsidRDefault="00BC04FD" w:rsidP="008A344F">
      <w:pPr>
        <w:pStyle w:val="ASDEFCONTitle"/>
      </w:pPr>
      <w:bookmarkStart w:id="0" w:name="_GoBack"/>
      <w:bookmarkEnd w:id="0"/>
      <w:r>
        <w:t>MSR</w:t>
      </w:r>
      <w:r w:rsidR="00505B74">
        <w:t xml:space="preserve"> ChecklisT</w:t>
      </w:r>
    </w:p>
    <w:p w14:paraId="16E9FC86" w14:textId="405DD8CB" w:rsidR="00505B74" w:rsidRDefault="00505B74" w:rsidP="008A344F">
      <w:pPr>
        <w:pStyle w:val="SOWHL1-ASDEFCON"/>
      </w:pPr>
      <w:bookmarkStart w:id="1" w:name="_Toc515805636"/>
      <w:r>
        <w:t>Identification:</w:t>
      </w:r>
      <w:r>
        <w:tab/>
      </w:r>
      <w:bookmarkStart w:id="2" w:name="_Toc515805637"/>
      <w:r w:rsidR="009674DE">
        <w:fldChar w:fldCharType="begin"/>
      </w:r>
      <w:r w:rsidR="009674DE">
        <w:instrText xml:space="preserve"> DOCPROPERTY  Title  \* MERGEFORMAT </w:instrText>
      </w:r>
      <w:r w:rsidR="009674DE">
        <w:fldChar w:fldCharType="separate"/>
      </w:r>
      <w:r w:rsidR="00FA6515">
        <w:t>MSR-CHECKLIST-SRR</w:t>
      </w:r>
      <w:r w:rsidR="009674DE">
        <w:fldChar w:fldCharType="end"/>
      </w:r>
      <w:r>
        <w:t>-</w:t>
      </w:r>
      <w:fldSimple w:instr=" DOCPROPERTY Version ">
        <w:r w:rsidR="00FA6515">
          <w:t>V5.4</w:t>
        </w:r>
      </w:fldSimple>
    </w:p>
    <w:p w14:paraId="29895DE6" w14:textId="77777777" w:rsidR="00505B74" w:rsidRDefault="00505B74" w:rsidP="008A344F">
      <w:pPr>
        <w:pStyle w:val="SOWHL1-ASDEFCON"/>
      </w:pPr>
      <w:r>
        <w:t>TITLE:</w:t>
      </w:r>
      <w:r>
        <w:tab/>
      </w:r>
      <w:bookmarkEnd w:id="2"/>
      <w:r>
        <w:t>System Requirements Review Checklist</w:t>
      </w:r>
    </w:p>
    <w:p w14:paraId="15E40365" w14:textId="77777777" w:rsidR="00505B74" w:rsidRDefault="00505B74" w:rsidP="008A344F">
      <w:pPr>
        <w:pStyle w:val="SOWHL1-ASDEFCON"/>
      </w:pPr>
      <w:bookmarkStart w:id="3" w:name="_Toc515805639"/>
      <w:r>
        <w:t>DESCRIPTION and intended use</w:t>
      </w:r>
      <w:bookmarkEnd w:id="3"/>
    </w:p>
    <w:p w14:paraId="6762EE10" w14:textId="77777777" w:rsidR="00505B74" w:rsidRDefault="00505B74" w:rsidP="008A344F">
      <w:pPr>
        <w:pStyle w:val="SOWTL2-ASDEFCON"/>
      </w:pPr>
      <w:r>
        <w:t>The objectives of the System Requirements Review (SRR) are to:</w:t>
      </w:r>
    </w:p>
    <w:p w14:paraId="5953DABD" w14:textId="77777777" w:rsidR="00505B74" w:rsidRDefault="00505B74" w:rsidP="008A344F">
      <w:pPr>
        <w:pStyle w:val="SOWSubL1-ASDEFCON"/>
      </w:pPr>
      <w:r>
        <w:t>validate that the system requirements for both the Mission System and the Support System are complete and well formulated, both individually and in sets;</w:t>
      </w:r>
    </w:p>
    <w:p w14:paraId="4E8AA7B7" w14:textId="77777777" w:rsidR="005962DE" w:rsidRDefault="005962DE" w:rsidP="005962DE">
      <w:pPr>
        <w:pStyle w:val="SOWSubL1-ASDEFCON"/>
      </w:pPr>
      <w:r>
        <w:t>ensure that the OCD, FPS, System Specification (SS), Support System Specification (SSSPEC), and the Contractor’s designs for the Mission System and Support System</w:t>
      </w:r>
      <w:r w:rsidRPr="00340605">
        <w:t xml:space="preserve"> </w:t>
      </w:r>
      <w:r w:rsidRPr="001642F6">
        <w:t>are consistent and coherent for this stage of the design process</w:t>
      </w:r>
      <w:r>
        <w:t>;</w:t>
      </w:r>
    </w:p>
    <w:p w14:paraId="00FB7954" w14:textId="77777777" w:rsidR="00505B74" w:rsidRDefault="00505B74" w:rsidP="008A344F">
      <w:pPr>
        <w:pStyle w:val="SOWSubL1-ASDEFCON"/>
      </w:pPr>
      <w:r>
        <w:t>ensure that the set of system requirements are consistent with the Commonwealth’s intent; and</w:t>
      </w:r>
    </w:p>
    <w:p w14:paraId="4A6A37DF" w14:textId="77777777" w:rsidR="00505B74" w:rsidRDefault="00505B74" w:rsidP="008A344F">
      <w:pPr>
        <w:pStyle w:val="SOWSubL1-ASDEFCON"/>
      </w:pPr>
      <w:proofErr w:type="gramStart"/>
      <w:r>
        <w:t>ensure</w:t>
      </w:r>
      <w:proofErr w:type="gramEnd"/>
      <w:r>
        <w:t xml:space="preserve"> that both the Commonwealth and the Contractor have a common understanding of the requirements.</w:t>
      </w:r>
    </w:p>
    <w:p w14:paraId="67EE543B" w14:textId="77777777" w:rsidR="00505B74" w:rsidRDefault="00505B74" w:rsidP="008A344F">
      <w:pPr>
        <w:pStyle w:val="SOWTL2-ASDEFCON"/>
      </w:pPr>
      <w:r>
        <w:t xml:space="preserve">This </w:t>
      </w:r>
      <w:r w:rsidR="004273DF">
        <w:t>MSR</w:t>
      </w:r>
      <w:r w:rsidR="003F4BE7">
        <w:t xml:space="preserve"> C</w:t>
      </w:r>
      <w:r>
        <w:t xml:space="preserve">hecklist </w:t>
      </w:r>
      <w:r w:rsidR="00236CFD">
        <w:t xml:space="preserve">sets out the Commonwealth’s requirements and minimum expectations </w:t>
      </w:r>
      <w:r>
        <w:t>for the conduct of an SRR.</w:t>
      </w:r>
    </w:p>
    <w:p w14:paraId="3D224828" w14:textId="77777777" w:rsidR="00505B74" w:rsidRDefault="00505B74" w:rsidP="008A344F">
      <w:pPr>
        <w:pStyle w:val="SOWHL1-ASDEFCON"/>
      </w:pPr>
      <w:bookmarkStart w:id="4" w:name="_Toc515805640"/>
      <w:r>
        <w:t>INTER-RELATIONSHIPS</w:t>
      </w:r>
      <w:bookmarkEnd w:id="4"/>
    </w:p>
    <w:p w14:paraId="6736EF82" w14:textId="77777777" w:rsidR="00505B74" w:rsidRDefault="00505B74" w:rsidP="008A344F">
      <w:pPr>
        <w:pStyle w:val="SOWTL2-ASDEFCON"/>
      </w:pPr>
      <w:r>
        <w:t xml:space="preserve">The SRR shall be conducted in accordance with the </w:t>
      </w:r>
      <w:r w:rsidR="00956A08">
        <w:t xml:space="preserve">Approved </w:t>
      </w:r>
      <w:r>
        <w:t>System Review Plan (SRP), and shall be consistent with the</w:t>
      </w:r>
      <w:r w:rsidR="00956A08">
        <w:t xml:space="preserve"> following data items, where these data items are required under the Contract</w:t>
      </w:r>
      <w:r>
        <w:t>:</w:t>
      </w:r>
    </w:p>
    <w:p w14:paraId="418F4B48" w14:textId="77777777" w:rsidR="00505B74" w:rsidRDefault="00505B74" w:rsidP="008A344F">
      <w:pPr>
        <w:pStyle w:val="SOWSubL1-ASDEFCON"/>
      </w:pPr>
      <w:r>
        <w:t>Systems Engineering Management Plan (SEMP);</w:t>
      </w:r>
    </w:p>
    <w:p w14:paraId="3147E911" w14:textId="77777777" w:rsidR="00505B74" w:rsidRDefault="00505B74" w:rsidP="008A344F">
      <w:pPr>
        <w:pStyle w:val="SOWSubL1-ASDEFCON"/>
      </w:pPr>
      <w:r>
        <w:t>Integrated Support Plan (ISP); and</w:t>
      </w:r>
    </w:p>
    <w:p w14:paraId="2EC4F7D6" w14:textId="77777777" w:rsidR="00505B74" w:rsidRDefault="00505B74" w:rsidP="008A344F">
      <w:pPr>
        <w:pStyle w:val="SOWSubL1-ASDEFCON"/>
      </w:pPr>
      <w:r>
        <w:t>Verification and Validation Plan (V&amp;VP).</w:t>
      </w:r>
    </w:p>
    <w:p w14:paraId="55648B3B" w14:textId="77777777" w:rsidR="00505B74" w:rsidRDefault="00505B74" w:rsidP="008A344F">
      <w:pPr>
        <w:pStyle w:val="SOWTL2-ASDEFCON"/>
      </w:pPr>
      <w:r>
        <w:t>Primarily, the SRR addresses the requirements embodied in the:</w:t>
      </w:r>
    </w:p>
    <w:p w14:paraId="0D3E4302" w14:textId="77777777" w:rsidR="00505B74" w:rsidRDefault="00505B74" w:rsidP="008A344F">
      <w:pPr>
        <w:pStyle w:val="SOWSubL1-ASDEFCON"/>
      </w:pPr>
      <w:r>
        <w:t>System Specification (SS); and</w:t>
      </w:r>
    </w:p>
    <w:p w14:paraId="289D5EC6" w14:textId="77777777" w:rsidR="00505B74" w:rsidRDefault="00505B74" w:rsidP="008A344F">
      <w:pPr>
        <w:pStyle w:val="SOWSubL1-ASDEFCON"/>
      </w:pPr>
      <w:r>
        <w:t>Support System Specification (SSSPEC),</w:t>
      </w:r>
    </w:p>
    <w:p w14:paraId="38498A80" w14:textId="77777777" w:rsidR="00505B74" w:rsidRDefault="00505B74" w:rsidP="008A344F">
      <w:pPr>
        <w:pStyle w:val="SOWTL2NONUM-ASDEFCON"/>
      </w:pPr>
      <w:proofErr w:type="gramStart"/>
      <w:r>
        <w:t>which</w:t>
      </w:r>
      <w:proofErr w:type="gramEnd"/>
      <w:r>
        <w:t xml:space="preserve"> have been derived from analyses of such documents as the Function and Performance Specification (FPS), the Operational Concept Document (OCD), and other regulatory and stakeholder requirements as defined by the SOW.</w:t>
      </w:r>
    </w:p>
    <w:p w14:paraId="78532FA8" w14:textId="77777777" w:rsidR="00505B74" w:rsidRDefault="00505B74" w:rsidP="008A344F">
      <w:pPr>
        <w:pStyle w:val="Note-ASDEFCON"/>
      </w:pPr>
      <w:r>
        <w:t>Note:</w:t>
      </w:r>
      <w:r w:rsidR="005358EE">
        <w:t xml:space="preserve">  </w:t>
      </w:r>
      <w:r>
        <w:t>The Status column in the following three tables indicates whether or not the associated Checklist items are able to be tailored by the Contractor in its SRP, based on the following definitions:</w:t>
      </w:r>
    </w:p>
    <w:p w14:paraId="2A583419" w14:textId="77777777" w:rsidR="00505B74" w:rsidRDefault="00505B74" w:rsidP="008A344F">
      <w:pPr>
        <w:pStyle w:val="NoteList-ASDEFCON"/>
      </w:pPr>
      <w:r>
        <w:t>Mandatory items are not to be tailored;</w:t>
      </w:r>
    </w:p>
    <w:p w14:paraId="14D3647F" w14:textId="77777777" w:rsidR="00505B74" w:rsidRDefault="00505B74" w:rsidP="008A344F">
      <w:pPr>
        <w:pStyle w:val="NoteList-ASDEFCON"/>
      </w:pPr>
      <w:r>
        <w:t xml:space="preserve">Highly Desirable items should not be tailored, but may be tailored depending upon the specifics of the </w:t>
      </w:r>
      <w:r w:rsidR="0060208A">
        <w:t xml:space="preserve">Contract </w:t>
      </w:r>
      <w:r>
        <w:t>and the Contractor’s internal processes; and</w:t>
      </w:r>
    </w:p>
    <w:p w14:paraId="0CC32592" w14:textId="77777777" w:rsidR="00505B74" w:rsidRDefault="00505B74" w:rsidP="008A344F">
      <w:pPr>
        <w:pStyle w:val="NoteList-ASDEFCON"/>
      </w:pPr>
      <w:r>
        <w:t xml:space="preserve">Optional items may be tailored, based upon the specifics of the </w:t>
      </w:r>
      <w:r w:rsidR="0060208A">
        <w:t xml:space="preserve">Contract </w:t>
      </w:r>
      <w:r>
        <w:t>and the Contractor’s internal processes.</w:t>
      </w:r>
    </w:p>
    <w:p w14:paraId="358505D1" w14:textId="77777777" w:rsidR="00856D6D" w:rsidRPr="00856D6D" w:rsidRDefault="00505B74" w:rsidP="008A344F">
      <w:pPr>
        <w:pStyle w:val="Note-ASDEFCON"/>
      </w:pPr>
      <w:r w:rsidRPr="00856D6D">
        <w:t>Notwithstanding the Status assigned to each Checklist item, the items are to be included in the SRP if they are applicable.</w:t>
      </w:r>
    </w:p>
    <w:p w14:paraId="4B3CEA1B" w14:textId="77777777" w:rsidR="00505B74" w:rsidRDefault="00505B74" w:rsidP="008A344F">
      <w:pPr>
        <w:pStyle w:val="SOWHL1-ASDEFCON"/>
      </w:pPr>
      <w:r>
        <w:lastRenderedPageBreak/>
        <w:t>Review Entry Criteria</w:t>
      </w:r>
    </w:p>
    <w:tbl>
      <w:tblPr>
        <w:tblW w:w="83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6500"/>
        <w:gridCol w:w="1200"/>
      </w:tblGrid>
      <w:tr w:rsidR="00505B74" w14:paraId="7EE00BD4" w14:textId="77777777" w:rsidTr="003C6673">
        <w:trPr>
          <w:cantSplit/>
          <w:tblHeader/>
        </w:trPr>
        <w:tc>
          <w:tcPr>
            <w:tcW w:w="649" w:type="dxa"/>
            <w:shd w:val="pct10" w:color="auto" w:fill="FFFFFF"/>
          </w:tcPr>
          <w:bookmarkEnd w:id="1"/>
          <w:p w14:paraId="7AEDFD13" w14:textId="77777777" w:rsidR="00505B74" w:rsidRDefault="00505B74" w:rsidP="008A344F">
            <w:pPr>
              <w:pStyle w:val="Table10ptHeading-ASDEFCON"/>
            </w:pPr>
            <w:r>
              <w:t>Item</w:t>
            </w:r>
          </w:p>
        </w:tc>
        <w:tc>
          <w:tcPr>
            <w:tcW w:w="6500" w:type="dxa"/>
            <w:shd w:val="pct10" w:color="auto" w:fill="FFFFFF"/>
          </w:tcPr>
          <w:p w14:paraId="1712B7FE" w14:textId="77777777" w:rsidR="00505B74" w:rsidRDefault="00505B74" w:rsidP="008A344F">
            <w:pPr>
              <w:pStyle w:val="Table10ptHeading-ASDEFCON"/>
            </w:pPr>
            <w:r>
              <w:t>Entry Criteria</w:t>
            </w:r>
          </w:p>
        </w:tc>
        <w:tc>
          <w:tcPr>
            <w:tcW w:w="1200" w:type="dxa"/>
            <w:shd w:val="pct10" w:color="auto" w:fill="FFFFFF"/>
          </w:tcPr>
          <w:p w14:paraId="442948F1" w14:textId="77777777" w:rsidR="00505B74" w:rsidRDefault="00505B74" w:rsidP="008A344F">
            <w:pPr>
              <w:pStyle w:val="Table10ptHeading-ASDEFCON"/>
            </w:pPr>
            <w:r>
              <w:t>Status</w:t>
            </w:r>
          </w:p>
        </w:tc>
      </w:tr>
      <w:tr w:rsidR="00505B74" w14:paraId="0CBCE1CC" w14:textId="77777777" w:rsidTr="003C6673">
        <w:trPr>
          <w:cantSplit/>
        </w:trPr>
        <w:tc>
          <w:tcPr>
            <w:tcW w:w="649" w:type="dxa"/>
          </w:tcPr>
          <w:p w14:paraId="7432D2C0" w14:textId="77777777" w:rsidR="00505B74" w:rsidRDefault="00505B74" w:rsidP="00111D42">
            <w:pPr>
              <w:pStyle w:val="ATTANNLV1-ASDEFCON"/>
            </w:pPr>
          </w:p>
        </w:tc>
        <w:tc>
          <w:tcPr>
            <w:tcW w:w="6500" w:type="dxa"/>
          </w:tcPr>
          <w:p w14:paraId="5CCC1100" w14:textId="77777777" w:rsidR="00505B74" w:rsidRDefault="00505B74" w:rsidP="008A344F">
            <w:pPr>
              <w:pStyle w:val="Table10ptText-ASDEFCON"/>
            </w:pPr>
            <w:r>
              <w:t xml:space="preserve">All </w:t>
            </w:r>
            <w:r w:rsidR="004D2A93">
              <w:t xml:space="preserve">data </w:t>
            </w:r>
            <w:r>
              <w:t>items required to be delivered before</w:t>
            </w:r>
            <w:r w:rsidR="00F93C82">
              <w:t>, and linked to, the</w:t>
            </w:r>
            <w:r>
              <w:t xml:space="preserve"> SRR have been delivered and the Commonwealth Representative considers the</w:t>
            </w:r>
            <w:r w:rsidR="004D2A93">
              <w:t>se</w:t>
            </w:r>
            <w:r>
              <w:t xml:space="preserve"> </w:t>
            </w:r>
            <w:r w:rsidR="004D2A93">
              <w:t xml:space="preserve">data </w:t>
            </w:r>
            <w:r>
              <w:t xml:space="preserve">items to be </w:t>
            </w:r>
            <w:r w:rsidR="004D2A93">
              <w:t xml:space="preserve">suitable </w:t>
            </w:r>
            <w:r>
              <w:t>for the purposes of conducting SRR.</w:t>
            </w:r>
          </w:p>
        </w:tc>
        <w:tc>
          <w:tcPr>
            <w:tcW w:w="1200" w:type="dxa"/>
          </w:tcPr>
          <w:p w14:paraId="1BB51394" w14:textId="77777777" w:rsidR="00505B74" w:rsidRDefault="00505B74" w:rsidP="008A344F">
            <w:pPr>
              <w:pStyle w:val="Table10ptText-ASDEFCON"/>
            </w:pPr>
            <w:r>
              <w:t>Mandatory</w:t>
            </w:r>
          </w:p>
        </w:tc>
      </w:tr>
      <w:tr w:rsidR="00505B74" w14:paraId="46039C24" w14:textId="77777777" w:rsidTr="003C6673">
        <w:trPr>
          <w:cantSplit/>
        </w:trPr>
        <w:tc>
          <w:tcPr>
            <w:tcW w:w="649" w:type="dxa"/>
          </w:tcPr>
          <w:p w14:paraId="452EF818" w14:textId="77777777" w:rsidR="00505B74" w:rsidRDefault="00505B74" w:rsidP="00111D42">
            <w:pPr>
              <w:pStyle w:val="ATTANNLV1-ASDEFCON"/>
            </w:pPr>
          </w:p>
        </w:tc>
        <w:tc>
          <w:tcPr>
            <w:tcW w:w="6500" w:type="dxa"/>
          </w:tcPr>
          <w:p w14:paraId="35F09845" w14:textId="77777777" w:rsidR="00505B74" w:rsidRDefault="00505B74" w:rsidP="008A344F">
            <w:pPr>
              <w:pStyle w:val="Table10ptText-ASDEFCON"/>
            </w:pPr>
            <w:r>
              <w:t>Operational and support concepts and scenarios for the Mission System and Support System have been established and are current.  Proposed changes to the OCD to address any inconsistencies between the OCD and the SS/SSSPEC have been received by the Commonwealth Representative.</w:t>
            </w:r>
          </w:p>
        </w:tc>
        <w:tc>
          <w:tcPr>
            <w:tcW w:w="1200" w:type="dxa"/>
          </w:tcPr>
          <w:p w14:paraId="6A0E69F4" w14:textId="77777777" w:rsidR="00505B74" w:rsidRDefault="00505B74" w:rsidP="008A344F">
            <w:pPr>
              <w:pStyle w:val="Table10ptText-ASDEFCON"/>
            </w:pPr>
            <w:r>
              <w:t>Mandatory</w:t>
            </w:r>
          </w:p>
        </w:tc>
      </w:tr>
      <w:tr w:rsidR="00505B74" w14:paraId="4D051C7A" w14:textId="77777777" w:rsidTr="003C6673">
        <w:trPr>
          <w:cantSplit/>
        </w:trPr>
        <w:tc>
          <w:tcPr>
            <w:tcW w:w="649" w:type="dxa"/>
          </w:tcPr>
          <w:p w14:paraId="1389FD81" w14:textId="77777777" w:rsidR="00505B74" w:rsidRDefault="00505B74" w:rsidP="00111D42">
            <w:pPr>
              <w:pStyle w:val="ATTANNLV1-ASDEFCON"/>
            </w:pPr>
          </w:p>
        </w:tc>
        <w:tc>
          <w:tcPr>
            <w:tcW w:w="6500" w:type="dxa"/>
          </w:tcPr>
          <w:p w14:paraId="2FCEEAF9" w14:textId="77777777" w:rsidR="00505B74" w:rsidRDefault="00505B74" w:rsidP="008A344F">
            <w:pPr>
              <w:pStyle w:val="Table10ptText-ASDEFCON"/>
            </w:pPr>
            <w:r>
              <w:t xml:space="preserve">Proposed </w:t>
            </w:r>
            <w:r w:rsidR="004D2A93">
              <w:t>D</w:t>
            </w:r>
            <w:r>
              <w:t>eviations to the FPS, to address any conflicts between the proposed SS or SSSPEC requirements and the FPS, have been advised to the Commonwealth Representative.</w:t>
            </w:r>
          </w:p>
        </w:tc>
        <w:tc>
          <w:tcPr>
            <w:tcW w:w="1200" w:type="dxa"/>
          </w:tcPr>
          <w:p w14:paraId="30191345" w14:textId="77777777" w:rsidR="00505B74" w:rsidRDefault="00505B74" w:rsidP="008A344F">
            <w:pPr>
              <w:pStyle w:val="Table10ptText-ASDEFCON"/>
            </w:pPr>
            <w:r>
              <w:t>Mandatory</w:t>
            </w:r>
          </w:p>
        </w:tc>
      </w:tr>
      <w:tr w:rsidR="00505B74" w14:paraId="536E7C9D" w14:textId="77777777" w:rsidTr="003C6673">
        <w:trPr>
          <w:cantSplit/>
        </w:trPr>
        <w:tc>
          <w:tcPr>
            <w:tcW w:w="649" w:type="dxa"/>
          </w:tcPr>
          <w:p w14:paraId="58224910" w14:textId="77777777" w:rsidR="00505B74" w:rsidRDefault="00505B74" w:rsidP="00111D42">
            <w:pPr>
              <w:pStyle w:val="ATTANNLV1-ASDEFCON"/>
            </w:pPr>
          </w:p>
        </w:tc>
        <w:tc>
          <w:tcPr>
            <w:tcW w:w="6500" w:type="dxa"/>
          </w:tcPr>
          <w:p w14:paraId="3659D55D" w14:textId="77777777" w:rsidR="00505B74" w:rsidRDefault="00505B74" w:rsidP="008A344F">
            <w:pPr>
              <w:pStyle w:val="Table10ptText-ASDEFCON"/>
            </w:pPr>
            <w:r>
              <w:t>Stakeholder (</w:t>
            </w:r>
            <w:proofErr w:type="spellStart"/>
            <w:r w:rsidR="00B647EB">
              <w:t>eg</w:t>
            </w:r>
            <w:proofErr w:type="spellEnd"/>
            <w:r w:rsidR="00B647EB">
              <w:t>,</w:t>
            </w:r>
            <w:r>
              <w:t xml:space="preserve"> sponsor, user, operator, maintainer, </w:t>
            </w:r>
            <w:proofErr w:type="gramStart"/>
            <w:r>
              <w:t>other</w:t>
            </w:r>
            <w:proofErr w:type="gramEnd"/>
            <w:r>
              <w:t xml:space="preserve"> system managers) needs, expectations, constraints and interfaces for all phases of each system’s life cycle have been identified, collected, analysed and transformed into system requirements.</w:t>
            </w:r>
          </w:p>
        </w:tc>
        <w:tc>
          <w:tcPr>
            <w:tcW w:w="1200" w:type="dxa"/>
          </w:tcPr>
          <w:p w14:paraId="2F5B0F80" w14:textId="77777777" w:rsidR="00505B74" w:rsidRDefault="00505B74" w:rsidP="008A344F">
            <w:pPr>
              <w:pStyle w:val="Table10ptText-ASDEFCON"/>
            </w:pPr>
            <w:r>
              <w:t>Mandatory</w:t>
            </w:r>
          </w:p>
        </w:tc>
      </w:tr>
      <w:tr w:rsidR="00505B74" w14:paraId="60354F12" w14:textId="77777777" w:rsidTr="003C6673">
        <w:trPr>
          <w:cantSplit/>
        </w:trPr>
        <w:tc>
          <w:tcPr>
            <w:tcW w:w="649" w:type="dxa"/>
          </w:tcPr>
          <w:p w14:paraId="50AF6814" w14:textId="77777777" w:rsidR="00505B74" w:rsidRDefault="00505B74" w:rsidP="00111D42">
            <w:pPr>
              <w:pStyle w:val="ATTANNLV1-ASDEFCON"/>
            </w:pPr>
          </w:p>
        </w:tc>
        <w:tc>
          <w:tcPr>
            <w:tcW w:w="6500" w:type="dxa"/>
          </w:tcPr>
          <w:p w14:paraId="7438A752" w14:textId="77777777" w:rsidR="00505B74" w:rsidRDefault="00995208" w:rsidP="008A344F">
            <w:pPr>
              <w:pStyle w:val="Table10ptText-ASDEFCON"/>
            </w:pPr>
            <w:r>
              <w:t xml:space="preserve">WHS, </w:t>
            </w:r>
            <w:r w:rsidR="00505B74">
              <w:t>Environmental, legal, and other constraints have been analysed to identify system requirements for both the Mission System and the Support System.</w:t>
            </w:r>
          </w:p>
        </w:tc>
        <w:tc>
          <w:tcPr>
            <w:tcW w:w="1200" w:type="dxa"/>
          </w:tcPr>
          <w:p w14:paraId="3C77EFBF" w14:textId="77777777" w:rsidR="00505B74" w:rsidRDefault="00505B74" w:rsidP="008A344F">
            <w:pPr>
              <w:pStyle w:val="Table10ptText-ASDEFCON"/>
            </w:pPr>
            <w:r>
              <w:t>Mandatory</w:t>
            </w:r>
          </w:p>
        </w:tc>
      </w:tr>
      <w:tr w:rsidR="00505B74" w14:paraId="2DA5B7F1" w14:textId="77777777" w:rsidTr="003C6673">
        <w:trPr>
          <w:cantSplit/>
        </w:trPr>
        <w:tc>
          <w:tcPr>
            <w:tcW w:w="649" w:type="dxa"/>
          </w:tcPr>
          <w:p w14:paraId="782759D3" w14:textId="77777777" w:rsidR="00505B74" w:rsidRDefault="00505B74" w:rsidP="00111D42">
            <w:pPr>
              <w:pStyle w:val="ATTANNLV1-ASDEFCON"/>
            </w:pPr>
          </w:p>
        </w:tc>
        <w:tc>
          <w:tcPr>
            <w:tcW w:w="6500" w:type="dxa"/>
          </w:tcPr>
          <w:p w14:paraId="18ADF043" w14:textId="77777777" w:rsidR="00505B74" w:rsidRDefault="00505B74" w:rsidP="008A344F">
            <w:pPr>
              <w:pStyle w:val="Table10ptText-ASDEFCON"/>
            </w:pPr>
            <w:r>
              <w:t>A preliminary Hazard Analysis, covering both the Mission System and the Support System, has been completed and reviewed with relevant stakeholders.</w:t>
            </w:r>
          </w:p>
        </w:tc>
        <w:tc>
          <w:tcPr>
            <w:tcW w:w="1200" w:type="dxa"/>
          </w:tcPr>
          <w:p w14:paraId="63E6F083" w14:textId="77777777" w:rsidR="00505B74" w:rsidRDefault="00505B74" w:rsidP="008A344F">
            <w:pPr>
              <w:pStyle w:val="Table10ptText-ASDEFCON"/>
            </w:pPr>
            <w:r>
              <w:t>Mandatory</w:t>
            </w:r>
          </w:p>
        </w:tc>
      </w:tr>
      <w:tr w:rsidR="00505B74" w14:paraId="543B0433" w14:textId="77777777" w:rsidTr="003C6673">
        <w:trPr>
          <w:cantSplit/>
        </w:trPr>
        <w:tc>
          <w:tcPr>
            <w:tcW w:w="649" w:type="dxa"/>
          </w:tcPr>
          <w:p w14:paraId="498E7709" w14:textId="77777777" w:rsidR="00505B74" w:rsidRDefault="00505B74" w:rsidP="00111D42">
            <w:pPr>
              <w:pStyle w:val="ATTANNLV1-ASDEFCON"/>
            </w:pPr>
          </w:p>
        </w:tc>
        <w:tc>
          <w:tcPr>
            <w:tcW w:w="6500" w:type="dxa"/>
          </w:tcPr>
          <w:p w14:paraId="79796FFB" w14:textId="77777777" w:rsidR="00505B74" w:rsidRDefault="00505B74" w:rsidP="008A344F">
            <w:pPr>
              <w:pStyle w:val="Table10ptText-ASDEFCON"/>
            </w:pPr>
            <w:r>
              <w:t xml:space="preserve">Verification and </w:t>
            </w:r>
            <w:r w:rsidR="00995208">
              <w:t>V</w:t>
            </w:r>
            <w:r>
              <w:t>alidation requirements and techniques, for both the Mission System and the Support System, have been identified.</w:t>
            </w:r>
          </w:p>
        </w:tc>
        <w:tc>
          <w:tcPr>
            <w:tcW w:w="1200" w:type="dxa"/>
          </w:tcPr>
          <w:p w14:paraId="42C9D69C" w14:textId="77777777" w:rsidR="00505B74" w:rsidRDefault="00505B74" w:rsidP="008A344F">
            <w:pPr>
              <w:pStyle w:val="Table10ptText-ASDEFCON"/>
            </w:pPr>
            <w:r>
              <w:t>Mandatory</w:t>
            </w:r>
          </w:p>
        </w:tc>
      </w:tr>
      <w:tr w:rsidR="00505B74" w14:paraId="425C0415" w14:textId="77777777" w:rsidTr="003C6673">
        <w:trPr>
          <w:cantSplit/>
        </w:trPr>
        <w:tc>
          <w:tcPr>
            <w:tcW w:w="649" w:type="dxa"/>
          </w:tcPr>
          <w:p w14:paraId="771CF715" w14:textId="77777777" w:rsidR="00505B74" w:rsidRDefault="00505B74" w:rsidP="00111D42">
            <w:pPr>
              <w:pStyle w:val="ATTANNLV1-ASDEFCON"/>
            </w:pPr>
          </w:p>
        </w:tc>
        <w:tc>
          <w:tcPr>
            <w:tcW w:w="6500" w:type="dxa"/>
          </w:tcPr>
          <w:p w14:paraId="2D3FE9AD" w14:textId="77777777" w:rsidR="00505B74" w:rsidRDefault="00505B74" w:rsidP="008A344F">
            <w:pPr>
              <w:pStyle w:val="Table10ptText-ASDEFCON"/>
            </w:pPr>
            <w:r>
              <w:t>Traceability of specification requirements, for both the Mission System and the Support System, to their source has been established.</w:t>
            </w:r>
          </w:p>
        </w:tc>
        <w:tc>
          <w:tcPr>
            <w:tcW w:w="1200" w:type="dxa"/>
          </w:tcPr>
          <w:p w14:paraId="07F44DDE" w14:textId="77777777" w:rsidR="00505B74" w:rsidRDefault="00505B74" w:rsidP="008A344F">
            <w:pPr>
              <w:pStyle w:val="Table10ptText-ASDEFCON"/>
            </w:pPr>
            <w:r>
              <w:t>Mandatory</w:t>
            </w:r>
          </w:p>
        </w:tc>
      </w:tr>
      <w:tr w:rsidR="00505B74" w14:paraId="0C5CE22F" w14:textId="77777777" w:rsidTr="003C6673">
        <w:trPr>
          <w:cantSplit/>
        </w:trPr>
        <w:tc>
          <w:tcPr>
            <w:tcW w:w="649" w:type="dxa"/>
          </w:tcPr>
          <w:p w14:paraId="5F156993" w14:textId="77777777" w:rsidR="00505B74" w:rsidRDefault="00505B74" w:rsidP="00111D42">
            <w:pPr>
              <w:pStyle w:val="ATTANNLV1-ASDEFCON"/>
            </w:pPr>
          </w:p>
        </w:tc>
        <w:tc>
          <w:tcPr>
            <w:tcW w:w="6500" w:type="dxa"/>
          </w:tcPr>
          <w:p w14:paraId="53802556" w14:textId="77777777" w:rsidR="00505B74" w:rsidRDefault="00505B74" w:rsidP="008A344F">
            <w:pPr>
              <w:pStyle w:val="Table10ptText-ASDEFCON"/>
            </w:pPr>
            <w:r>
              <w:t xml:space="preserve">Traceability of </w:t>
            </w:r>
            <w:r w:rsidR="00995208">
              <w:t>V</w:t>
            </w:r>
            <w:r>
              <w:t>erification methods, for both the Mission System and the Support System, to their source has been established.</w:t>
            </w:r>
          </w:p>
        </w:tc>
        <w:tc>
          <w:tcPr>
            <w:tcW w:w="1200" w:type="dxa"/>
          </w:tcPr>
          <w:p w14:paraId="76253486" w14:textId="77777777" w:rsidR="00505B74" w:rsidRDefault="00505B74" w:rsidP="008A344F">
            <w:pPr>
              <w:pStyle w:val="Table10ptText-ASDEFCON"/>
            </w:pPr>
            <w:r>
              <w:t>Mandatory</w:t>
            </w:r>
          </w:p>
        </w:tc>
      </w:tr>
      <w:tr w:rsidR="00505B74" w14:paraId="053F8467" w14:textId="77777777" w:rsidTr="003C6673">
        <w:trPr>
          <w:cantSplit/>
        </w:trPr>
        <w:tc>
          <w:tcPr>
            <w:tcW w:w="649" w:type="dxa"/>
          </w:tcPr>
          <w:p w14:paraId="625DCEF5" w14:textId="77777777" w:rsidR="00505B74" w:rsidRDefault="00505B74" w:rsidP="00111D42">
            <w:pPr>
              <w:pStyle w:val="ATTANNLV1-ASDEFCON"/>
            </w:pPr>
          </w:p>
        </w:tc>
        <w:tc>
          <w:tcPr>
            <w:tcW w:w="6500" w:type="dxa"/>
          </w:tcPr>
          <w:p w14:paraId="43D97B73" w14:textId="77777777" w:rsidR="00505B74" w:rsidRDefault="00505B74" w:rsidP="008A344F">
            <w:pPr>
              <w:pStyle w:val="Table10ptText-ASDEFCON"/>
            </w:pPr>
            <w:r>
              <w:t xml:space="preserve">The Contractor has reviewed the </w:t>
            </w:r>
            <w:r w:rsidR="00B122C8">
              <w:t xml:space="preserve">Contract </w:t>
            </w:r>
            <w:r>
              <w:t>plans to assess their consistency with the system requirements.</w:t>
            </w:r>
          </w:p>
        </w:tc>
        <w:tc>
          <w:tcPr>
            <w:tcW w:w="1200" w:type="dxa"/>
          </w:tcPr>
          <w:p w14:paraId="0961BA94" w14:textId="77777777" w:rsidR="00505B74" w:rsidRDefault="00505B74" w:rsidP="008A344F">
            <w:pPr>
              <w:pStyle w:val="Table10ptText-ASDEFCON"/>
            </w:pPr>
            <w:r>
              <w:t>Highly Desirable</w:t>
            </w:r>
          </w:p>
        </w:tc>
      </w:tr>
      <w:tr w:rsidR="00505B74" w14:paraId="3525BD8F" w14:textId="77777777" w:rsidTr="003C6673">
        <w:trPr>
          <w:cantSplit/>
        </w:trPr>
        <w:tc>
          <w:tcPr>
            <w:tcW w:w="649" w:type="dxa"/>
          </w:tcPr>
          <w:p w14:paraId="70C72594" w14:textId="77777777" w:rsidR="00505B74" w:rsidRDefault="00505B74" w:rsidP="00111D42">
            <w:pPr>
              <w:pStyle w:val="ATTANNLV1-ASDEFCON"/>
            </w:pPr>
          </w:p>
        </w:tc>
        <w:tc>
          <w:tcPr>
            <w:tcW w:w="6500" w:type="dxa"/>
          </w:tcPr>
          <w:p w14:paraId="22F98784" w14:textId="77777777" w:rsidR="00505B74" w:rsidRDefault="00505B74" w:rsidP="008A344F">
            <w:pPr>
              <w:pStyle w:val="Table10ptText-ASDEFCON"/>
            </w:pPr>
            <w:r>
              <w:t xml:space="preserve">Action items from any previous </w:t>
            </w:r>
            <w:r w:rsidR="00D224C1">
              <w:t>System R</w:t>
            </w:r>
            <w:r>
              <w:t>eviews affecting SRR have been successfully addressed or action plans agreed with the Commonwealth Representative.</w:t>
            </w:r>
          </w:p>
        </w:tc>
        <w:tc>
          <w:tcPr>
            <w:tcW w:w="1200" w:type="dxa"/>
          </w:tcPr>
          <w:p w14:paraId="59D0AA65" w14:textId="77777777" w:rsidR="00505B74" w:rsidRDefault="00505B74" w:rsidP="008A344F">
            <w:pPr>
              <w:pStyle w:val="Table10ptText-ASDEFCON"/>
            </w:pPr>
            <w:r>
              <w:t>Mandatory</w:t>
            </w:r>
          </w:p>
        </w:tc>
      </w:tr>
      <w:tr w:rsidR="00505B74" w14:paraId="32A2A3EF" w14:textId="77777777" w:rsidTr="003C6673">
        <w:trPr>
          <w:cantSplit/>
        </w:trPr>
        <w:tc>
          <w:tcPr>
            <w:tcW w:w="649" w:type="dxa"/>
          </w:tcPr>
          <w:p w14:paraId="03E5DAC3" w14:textId="77777777" w:rsidR="00505B74" w:rsidRDefault="00505B74" w:rsidP="00111D42">
            <w:pPr>
              <w:pStyle w:val="ATTANNLV1-ASDEFCON"/>
            </w:pPr>
          </w:p>
        </w:tc>
        <w:tc>
          <w:tcPr>
            <w:tcW w:w="6500" w:type="dxa"/>
          </w:tcPr>
          <w:p w14:paraId="24062D14" w14:textId="77777777" w:rsidR="00505B74" w:rsidRDefault="00505B74" w:rsidP="008A344F">
            <w:pPr>
              <w:pStyle w:val="Table10ptText-ASDEFCON"/>
            </w:pPr>
            <w:r>
              <w:t>Objective review criteria have been agreed with the Commonwealth Representative for the system-level requirements.  Example review criteria include completeness, consistency, singularity, verifiability, traceability</w:t>
            </w:r>
            <w:r w:rsidR="006B6518">
              <w:t xml:space="preserve"> and </w:t>
            </w:r>
            <w:r w:rsidR="00793C6E">
              <w:t xml:space="preserve">that the </w:t>
            </w:r>
            <w:r w:rsidR="006B6518">
              <w:t xml:space="preserve">level of detail </w:t>
            </w:r>
            <w:r w:rsidR="00512C0B">
              <w:t xml:space="preserve">describing the requirements </w:t>
            </w:r>
            <w:r w:rsidR="006B6518">
              <w:t>is appropriate and suitable as the basis for Acceptance</w:t>
            </w:r>
            <w:r>
              <w:t>.</w:t>
            </w:r>
          </w:p>
        </w:tc>
        <w:tc>
          <w:tcPr>
            <w:tcW w:w="1200" w:type="dxa"/>
          </w:tcPr>
          <w:p w14:paraId="1BFC219F" w14:textId="77777777" w:rsidR="00505B74" w:rsidRDefault="00505B74" w:rsidP="008A344F">
            <w:pPr>
              <w:pStyle w:val="Table10ptText-ASDEFCON"/>
            </w:pPr>
            <w:r>
              <w:t>Mandatory</w:t>
            </w:r>
          </w:p>
        </w:tc>
      </w:tr>
      <w:tr w:rsidR="00505B74" w14:paraId="2C1AAC96" w14:textId="77777777" w:rsidTr="003C6673">
        <w:trPr>
          <w:cantSplit/>
        </w:trPr>
        <w:tc>
          <w:tcPr>
            <w:tcW w:w="649" w:type="dxa"/>
          </w:tcPr>
          <w:p w14:paraId="2477D321" w14:textId="77777777" w:rsidR="00505B74" w:rsidRDefault="00505B74" w:rsidP="00111D42">
            <w:pPr>
              <w:pStyle w:val="ATTANNLV1-ASDEFCON"/>
            </w:pPr>
          </w:p>
        </w:tc>
        <w:tc>
          <w:tcPr>
            <w:tcW w:w="6500" w:type="dxa"/>
          </w:tcPr>
          <w:p w14:paraId="23EB6185" w14:textId="77777777" w:rsidR="00505B74" w:rsidRDefault="00505B74" w:rsidP="008A344F">
            <w:pPr>
              <w:pStyle w:val="Table10ptText-ASDEFCON"/>
            </w:pPr>
            <w:r>
              <w:t>The Commonwealth Representative has reviewed the system requirements for both the Mission System and the Support System and all comments have been addressed to the satisfaction of the Commonwealth Representative.</w:t>
            </w:r>
          </w:p>
        </w:tc>
        <w:tc>
          <w:tcPr>
            <w:tcW w:w="1200" w:type="dxa"/>
          </w:tcPr>
          <w:p w14:paraId="1808FE91" w14:textId="77777777" w:rsidR="00505B74" w:rsidRDefault="00505B74" w:rsidP="008A344F">
            <w:pPr>
              <w:pStyle w:val="Table10ptText-ASDEFCON"/>
            </w:pPr>
            <w:r>
              <w:t>Highly Desirable</w:t>
            </w:r>
          </w:p>
        </w:tc>
      </w:tr>
    </w:tbl>
    <w:p w14:paraId="165BBAE8" w14:textId="77777777" w:rsidR="00505B74" w:rsidRDefault="00505B74" w:rsidP="008A344F">
      <w:pPr>
        <w:pStyle w:val="ASDEFCONNormal"/>
      </w:pPr>
    </w:p>
    <w:p w14:paraId="581E0389" w14:textId="77777777" w:rsidR="00505B74" w:rsidRDefault="00505B74" w:rsidP="008A344F">
      <w:pPr>
        <w:pStyle w:val="SOWHL1-ASDEFCON"/>
      </w:pPr>
      <w:r>
        <w:t>Review Checklist</w:t>
      </w:r>
    </w:p>
    <w:tbl>
      <w:tblPr>
        <w:tblW w:w="83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6500"/>
        <w:gridCol w:w="1200"/>
      </w:tblGrid>
      <w:tr w:rsidR="00505B74" w14:paraId="49E18074" w14:textId="77777777" w:rsidTr="003C6673">
        <w:trPr>
          <w:cantSplit/>
          <w:tblHeader/>
        </w:trPr>
        <w:tc>
          <w:tcPr>
            <w:tcW w:w="649" w:type="dxa"/>
            <w:shd w:val="pct10" w:color="auto" w:fill="FFFFFF"/>
          </w:tcPr>
          <w:p w14:paraId="127A93E3" w14:textId="77777777" w:rsidR="00505B74" w:rsidRDefault="00505B74" w:rsidP="008A344F">
            <w:pPr>
              <w:pStyle w:val="Table10ptHeading-ASDEFCON"/>
            </w:pPr>
            <w:r>
              <w:t>Item</w:t>
            </w:r>
          </w:p>
        </w:tc>
        <w:tc>
          <w:tcPr>
            <w:tcW w:w="6500" w:type="dxa"/>
            <w:shd w:val="pct10" w:color="auto" w:fill="FFFFFF"/>
          </w:tcPr>
          <w:p w14:paraId="03881B46" w14:textId="77777777" w:rsidR="00505B74" w:rsidRDefault="00505B74" w:rsidP="008A344F">
            <w:pPr>
              <w:pStyle w:val="Table10ptHeading-ASDEFCON"/>
            </w:pPr>
            <w:r>
              <w:t>Checklist Item</w:t>
            </w:r>
          </w:p>
        </w:tc>
        <w:tc>
          <w:tcPr>
            <w:tcW w:w="1200" w:type="dxa"/>
            <w:shd w:val="pct10" w:color="auto" w:fill="FFFFFF"/>
          </w:tcPr>
          <w:p w14:paraId="178AFB90" w14:textId="77777777" w:rsidR="00505B74" w:rsidRDefault="00505B74" w:rsidP="008A344F">
            <w:pPr>
              <w:pStyle w:val="Table10ptHeading-ASDEFCON"/>
            </w:pPr>
            <w:r>
              <w:t>Status</w:t>
            </w:r>
          </w:p>
        </w:tc>
      </w:tr>
      <w:tr w:rsidR="00505B74" w14:paraId="2D83D608" w14:textId="77777777" w:rsidTr="003C6673">
        <w:trPr>
          <w:cantSplit/>
        </w:trPr>
        <w:tc>
          <w:tcPr>
            <w:tcW w:w="649" w:type="dxa"/>
          </w:tcPr>
          <w:p w14:paraId="6B09C45F" w14:textId="77777777" w:rsidR="00505B74" w:rsidRPr="00372715" w:rsidRDefault="00505B74" w:rsidP="0029095F">
            <w:pPr>
              <w:pStyle w:val="ATTANNLV1-ASDEFCON"/>
              <w:keepNext w:val="0"/>
              <w:numPr>
                <w:ilvl w:val="0"/>
                <w:numId w:val="24"/>
              </w:numPr>
            </w:pPr>
          </w:p>
        </w:tc>
        <w:tc>
          <w:tcPr>
            <w:tcW w:w="6500" w:type="dxa"/>
          </w:tcPr>
          <w:p w14:paraId="70BF4F5E" w14:textId="77777777" w:rsidR="00505B74" w:rsidRDefault="00505B74" w:rsidP="008A344F">
            <w:pPr>
              <w:pStyle w:val="Table10ptText-ASDEFCON"/>
            </w:pPr>
            <w:r>
              <w:t>Were all entry criteria satisfied before starting SRR?</w:t>
            </w:r>
          </w:p>
        </w:tc>
        <w:tc>
          <w:tcPr>
            <w:tcW w:w="1200" w:type="dxa"/>
          </w:tcPr>
          <w:p w14:paraId="7654C7D9" w14:textId="77777777" w:rsidR="00505B74" w:rsidRDefault="00505B74" w:rsidP="008A344F">
            <w:pPr>
              <w:pStyle w:val="Table10ptText-ASDEFCON"/>
            </w:pPr>
            <w:r>
              <w:t>Mandatory</w:t>
            </w:r>
          </w:p>
        </w:tc>
      </w:tr>
      <w:tr w:rsidR="00505B74" w14:paraId="44D462C5" w14:textId="77777777" w:rsidTr="003C6673">
        <w:trPr>
          <w:cantSplit/>
        </w:trPr>
        <w:tc>
          <w:tcPr>
            <w:tcW w:w="649" w:type="dxa"/>
          </w:tcPr>
          <w:p w14:paraId="35B6B0AC" w14:textId="77777777" w:rsidR="00505B74" w:rsidRDefault="00505B74" w:rsidP="00416922">
            <w:pPr>
              <w:pStyle w:val="ATTANNLV1-ASDEFCON"/>
              <w:keepNext w:val="0"/>
            </w:pPr>
          </w:p>
        </w:tc>
        <w:tc>
          <w:tcPr>
            <w:tcW w:w="6500" w:type="dxa"/>
          </w:tcPr>
          <w:p w14:paraId="3CA48011" w14:textId="77777777" w:rsidR="00505B74" w:rsidRDefault="00505B74" w:rsidP="008A344F">
            <w:pPr>
              <w:pStyle w:val="Table10ptText-ASDEFCON"/>
            </w:pPr>
            <w:r>
              <w:t xml:space="preserve">Has the impact of </w:t>
            </w:r>
            <w:r w:rsidR="00805C7D">
              <w:t xml:space="preserve">Approved </w:t>
            </w:r>
            <w:r w:rsidR="004C748F">
              <w:t xml:space="preserve">and pending </w:t>
            </w:r>
            <w:r w:rsidR="00CB296F">
              <w:t xml:space="preserve">CCPs </w:t>
            </w:r>
            <w:r>
              <w:t>been assessed?</w:t>
            </w:r>
          </w:p>
        </w:tc>
        <w:tc>
          <w:tcPr>
            <w:tcW w:w="1200" w:type="dxa"/>
          </w:tcPr>
          <w:p w14:paraId="0DD1CDE4" w14:textId="77777777" w:rsidR="00505B74" w:rsidRDefault="00505B74" w:rsidP="008A344F">
            <w:pPr>
              <w:pStyle w:val="Table10ptText-ASDEFCON"/>
            </w:pPr>
            <w:r>
              <w:t>Highly Desirable</w:t>
            </w:r>
          </w:p>
        </w:tc>
      </w:tr>
      <w:tr w:rsidR="00505B74" w14:paraId="17B0AED6" w14:textId="77777777" w:rsidTr="003C6673">
        <w:trPr>
          <w:cantSplit/>
        </w:trPr>
        <w:tc>
          <w:tcPr>
            <w:tcW w:w="649" w:type="dxa"/>
          </w:tcPr>
          <w:p w14:paraId="22DDE939" w14:textId="77777777" w:rsidR="00505B74" w:rsidRDefault="00505B74" w:rsidP="00416922">
            <w:pPr>
              <w:pStyle w:val="ATTANNLV1-ASDEFCON"/>
              <w:keepNext w:val="0"/>
            </w:pPr>
          </w:p>
        </w:tc>
        <w:tc>
          <w:tcPr>
            <w:tcW w:w="6500" w:type="dxa"/>
          </w:tcPr>
          <w:p w14:paraId="3648F863" w14:textId="77777777" w:rsidR="00505B74" w:rsidRDefault="00505B74" w:rsidP="008A344F">
            <w:pPr>
              <w:pStyle w:val="Table10ptText-ASDEFCON"/>
            </w:pPr>
            <w:r>
              <w:t xml:space="preserve">Have all Commonwealth Representative review comments against </w:t>
            </w:r>
            <w:r w:rsidR="00D33A40">
              <w:t xml:space="preserve">data </w:t>
            </w:r>
            <w:r>
              <w:t xml:space="preserve">items </w:t>
            </w:r>
            <w:r w:rsidR="00D33A40">
              <w:t xml:space="preserve">delivered for the purposes of SRR, </w:t>
            </w:r>
            <w:r>
              <w:t>been adequately addressed?</w:t>
            </w:r>
          </w:p>
        </w:tc>
        <w:tc>
          <w:tcPr>
            <w:tcW w:w="1200" w:type="dxa"/>
          </w:tcPr>
          <w:p w14:paraId="286DCF26" w14:textId="77777777" w:rsidR="00505B74" w:rsidRDefault="00505B74" w:rsidP="008A344F">
            <w:pPr>
              <w:pStyle w:val="Table10ptText-ASDEFCON"/>
            </w:pPr>
            <w:r>
              <w:t>Mandatory</w:t>
            </w:r>
          </w:p>
        </w:tc>
      </w:tr>
      <w:tr w:rsidR="00505B74" w14:paraId="3CE8935D" w14:textId="77777777" w:rsidTr="003C6673">
        <w:trPr>
          <w:cantSplit/>
        </w:trPr>
        <w:tc>
          <w:tcPr>
            <w:tcW w:w="649" w:type="dxa"/>
          </w:tcPr>
          <w:p w14:paraId="70300CE6" w14:textId="77777777" w:rsidR="00505B74" w:rsidRDefault="00505B74" w:rsidP="00416922">
            <w:pPr>
              <w:pStyle w:val="ATTANNLV1-ASDEFCON"/>
              <w:keepNext w:val="0"/>
            </w:pPr>
          </w:p>
        </w:tc>
        <w:tc>
          <w:tcPr>
            <w:tcW w:w="6500" w:type="dxa"/>
          </w:tcPr>
          <w:p w14:paraId="7E6BC67E" w14:textId="77777777" w:rsidR="00505B74" w:rsidRDefault="00505B74" w:rsidP="008A344F">
            <w:pPr>
              <w:pStyle w:val="Table10ptText-ASDEFCON"/>
            </w:pPr>
            <w:r>
              <w:t>Are all sources of requirements valid, appropriate and Approved by the Commonwealth Representative?</w:t>
            </w:r>
          </w:p>
        </w:tc>
        <w:tc>
          <w:tcPr>
            <w:tcW w:w="1200" w:type="dxa"/>
          </w:tcPr>
          <w:p w14:paraId="07AAC231" w14:textId="77777777" w:rsidR="00505B74" w:rsidRDefault="00505B74" w:rsidP="008A344F">
            <w:pPr>
              <w:pStyle w:val="Table10ptText-ASDEFCON"/>
            </w:pPr>
            <w:r>
              <w:t>Mandatory</w:t>
            </w:r>
          </w:p>
        </w:tc>
      </w:tr>
      <w:tr w:rsidR="00505B74" w14:paraId="3A46D809" w14:textId="77777777" w:rsidTr="003C6673">
        <w:trPr>
          <w:cantSplit/>
        </w:trPr>
        <w:tc>
          <w:tcPr>
            <w:tcW w:w="649" w:type="dxa"/>
          </w:tcPr>
          <w:p w14:paraId="416A2E27" w14:textId="77777777" w:rsidR="00505B74" w:rsidRDefault="00505B74" w:rsidP="00416922">
            <w:pPr>
              <w:pStyle w:val="ATTANNLV1-ASDEFCON"/>
              <w:keepNext w:val="0"/>
            </w:pPr>
          </w:p>
        </w:tc>
        <w:tc>
          <w:tcPr>
            <w:tcW w:w="6500" w:type="dxa"/>
          </w:tcPr>
          <w:p w14:paraId="21796011" w14:textId="77777777" w:rsidR="00505B74" w:rsidRDefault="00505B74" w:rsidP="008A344F">
            <w:pPr>
              <w:pStyle w:val="Table10ptText-ASDEFCON"/>
            </w:pPr>
            <w:r>
              <w:t>Do the system requirements for both the Mission System and the Support System accurately reflect the needs, expectations, constraints and interfaces of stakeholders (</w:t>
            </w:r>
            <w:proofErr w:type="spellStart"/>
            <w:r w:rsidR="00B647EB">
              <w:t>eg</w:t>
            </w:r>
            <w:proofErr w:type="spellEnd"/>
            <w:r w:rsidR="00B647EB">
              <w:t>,</w:t>
            </w:r>
            <w:r>
              <w:t xml:space="preserve"> sponsor, user, operator, maintainer, and other system managers)?</w:t>
            </w:r>
          </w:p>
        </w:tc>
        <w:tc>
          <w:tcPr>
            <w:tcW w:w="1200" w:type="dxa"/>
          </w:tcPr>
          <w:p w14:paraId="4867341B" w14:textId="77777777" w:rsidR="00505B74" w:rsidRDefault="00505B74" w:rsidP="008A344F">
            <w:pPr>
              <w:pStyle w:val="Table10ptText-ASDEFCON"/>
            </w:pPr>
            <w:r>
              <w:t>Mandatory</w:t>
            </w:r>
          </w:p>
        </w:tc>
      </w:tr>
      <w:tr w:rsidR="00505B74" w14:paraId="3FA24012" w14:textId="77777777" w:rsidTr="003C6673">
        <w:trPr>
          <w:cantSplit/>
        </w:trPr>
        <w:tc>
          <w:tcPr>
            <w:tcW w:w="649" w:type="dxa"/>
          </w:tcPr>
          <w:p w14:paraId="4ADA9E25" w14:textId="77777777" w:rsidR="00505B74" w:rsidRDefault="00505B74" w:rsidP="00416922">
            <w:pPr>
              <w:pStyle w:val="ATTANNLV1-ASDEFCON"/>
              <w:keepNext w:val="0"/>
            </w:pPr>
          </w:p>
        </w:tc>
        <w:tc>
          <w:tcPr>
            <w:tcW w:w="6500" w:type="dxa"/>
          </w:tcPr>
          <w:p w14:paraId="3FF1D938" w14:textId="77777777" w:rsidR="00505B74" w:rsidRDefault="00505B74" w:rsidP="008A344F">
            <w:pPr>
              <w:pStyle w:val="Table10ptText-ASDEFCON"/>
            </w:pPr>
            <w:r>
              <w:t>Have conflicts between the initial Commonwealth requirements and other stakeholder (</w:t>
            </w:r>
            <w:proofErr w:type="spellStart"/>
            <w:r w:rsidR="00B647EB">
              <w:t>eg</w:t>
            </w:r>
            <w:proofErr w:type="spellEnd"/>
            <w:r w:rsidR="00B647EB">
              <w:t>,</w:t>
            </w:r>
            <w:r>
              <w:t xml:space="preserve"> government regulatory organisations and other Defence stakeholders) requirements been resolved?  </w:t>
            </w:r>
          </w:p>
        </w:tc>
        <w:tc>
          <w:tcPr>
            <w:tcW w:w="1200" w:type="dxa"/>
          </w:tcPr>
          <w:p w14:paraId="3C2702C6" w14:textId="77777777" w:rsidR="00505B74" w:rsidRDefault="00505B74" w:rsidP="008A344F">
            <w:pPr>
              <w:pStyle w:val="Table10ptText-ASDEFCON"/>
            </w:pPr>
            <w:r>
              <w:t>Mandatory</w:t>
            </w:r>
          </w:p>
        </w:tc>
      </w:tr>
      <w:tr w:rsidR="00505B74" w14:paraId="4915FF01" w14:textId="77777777" w:rsidTr="003C6673">
        <w:trPr>
          <w:cantSplit/>
        </w:trPr>
        <w:tc>
          <w:tcPr>
            <w:tcW w:w="649" w:type="dxa"/>
          </w:tcPr>
          <w:p w14:paraId="4E80B9B8" w14:textId="77777777" w:rsidR="00505B74" w:rsidRDefault="00505B74" w:rsidP="00416922">
            <w:pPr>
              <w:pStyle w:val="ATTANNLV1-ASDEFCON"/>
              <w:keepNext w:val="0"/>
            </w:pPr>
          </w:p>
        </w:tc>
        <w:tc>
          <w:tcPr>
            <w:tcW w:w="6500" w:type="dxa"/>
          </w:tcPr>
          <w:p w14:paraId="3B61B71D" w14:textId="77777777" w:rsidR="00505B74" w:rsidRDefault="00505B74" w:rsidP="008A344F">
            <w:pPr>
              <w:pStyle w:val="Table10ptText-ASDEFCON"/>
            </w:pPr>
            <w:r>
              <w:t xml:space="preserve">Are the Mission System requirements necessary and sufficient to ensure that the system </w:t>
            </w:r>
            <w:r w:rsidR="0060208A">
              <w:t xml:space="preserve">can be used </w:t>
            </w:r>
            <w:r>
              <w:t>in accordance with the operational concepts and scenarios documented in the OCD?</w:t>
            </w:r>
          </w:p>
        </w:tc>
        <w:tc>
          <w:tcPr>
            <w:tcW w:w="1200" w:type="dxa"/>
          </w:tcPr>
          <w:p w14:paraId="2EBAA343" w14:textId="77777777" w:rsidR="00505B74" w:rsidRDefault="00505B74" w:rsidP="008A344F">
            <w:pPr>
              <w:pStyle w:val="Table10ptText-ASDEFCON"/>
            </w:pPr>
            <w:r>
              <w:t>Mandatory</w:t>
            </w:r>
          </w:p>
        </w:tc>
      </w:tr>
      <w:tr w:rsidR="00505B74" w14:paraId="40D68E62" w14:textId="77777777" w:rsidTr="003C6673">
        <w:trPr>
          <w:cantSplit/>
        </w:trPr>
        <w:tc>
          <w:tcPr>
            <w:tcW w:w="649" w:type="dxa"/>
          </w:tcPr>
          <w:p w14:paraId="6BE4B602" w14:textId="77777777" w:rsidR="00505B74" w:rsidRDefault="00505B74" w:rsidP="00416922">
            <w:pPr>
              <w:pStyle w:val="ATTANNLV1-ASDEFCON"/>
              <w:keepNext w:val="0"/>
            </w:pPr>
          </w:p>
        </w:tc>
        <w:tc>
          <w:tcPr>
            <w:tcW w:w="6500" w:type="dxa"/>
          </w:tcPr>
          <w:p w14:paraId="4027531A" w14:textId="77777777" w:rsidR="00505B74" w:rsidRDefault="00505B74" w:rsidP="008A344F">
            <w:pPr>
              <w:pStyle w:val="Table10ptText-ASDEFCON"/>
            </w:pPr>
            <w:r>
              <w:t xml:space="preserve">Are the Support System requirements necessary and sufficient to ensure that the Mission System </w:t>
            </w:r>
            <w:r w:rsidR="0060208A">
              <w:t xml:space="preserve">can be supported </w:t>
            </w:r>
            <w:r>
              <w:t>in accordance with the operational and support concepts and scenarios documented in the OCD?</w:t>
            </w:r>
          </w:p>
        </w:tc>
        <w:tc>
          <w:tcPr>
            <w:tcW w:w="1200" w:type="dxa"/>
          </w:tcPr>
          <w:p w14:paraId="3FABE755" w14:textId="77777777" w:rsidR="00505B74" w:rsidRDefault="00505B74" w:rsidP="008A344F">
            <w:pPr>
              <w:pStyle w:val="Table10ptText-ASDEFCON"/>
            </w:pPr>
            <w:r>
              <w:t>Mandatory</w:t>
            </w:r>
          </w:p>
        </w:tc>
      </w:tr>
      <w:tr w:rsidR="00505B74" w14:paraId="10D38248" w14:textId="77777777" w:rsidTr="003C6673">
        <w:trPr>
          <w:cantSplit/>
        </w:trPr>
        <w:tc>
          <w:tcPr>
            <w:tcW w:w="649" w:type="dxa"/>
          </w:tcPr>
          <w:p w14:paraId="02210BAA" w14:textId="77777777" w:rsidR="00505B74" w:rsidRDefault="00505B74" w:rsidP="00416922">
            <w:pPr>
              <w:pStyle w:val="ATTANNLV1-ASDEFCON"/>
              <w:keepNext w:val="0"/>
            </w:pPr>
          </w:p>
        </w:tc>
        <w:tc>
          <w:tcPr>
            <w:tcW w:w="6500" w:type="dxa"/>
          </w:tcPr>
          <w:p w14:paraId="48C925DD" w14:textId="77777777" w:rsidR="00505B74" w:rsidRDefault="00505B74" w:rsidP="008A344F">
            <w:pPr>
              <w:pStyle w:val="Table10ptText-ASDEFCON"/>
            </w:pPr>
            <w:r>
              <w:t>Has an appropriate allocation of functions and requirements between the Mission System and Support System been made (</w:t>
            </w:r>
            <w:proofErr w:type="spellStart"/>
            <w:r w:rsidR="00B647EB">
              <w:t>eg</w:t>
            </w:r>
            <w:proofErr w:type="spellEnd"/>
            <w:r w:rsidR="00B647EB">
              <w:t>,</w:t>
            </w:r>
            <w:r>
              <w:t xml:space="preserve"> trade-offs associated with the levels of built-in test</w:t>
            </w:r>
            <w:r w:rsidR="00D33A40">
              <w:t xml:space="preserve"> / diagnostics</w:t>
            </w:r>
            <w:r>
              <w:t>)?</w:t>
            </w:r>
          </w:p>
        </w:tc>
        <w:tc>
          <w:tcPr>
            <w:tcW w:w="1200" w:type="dxa"/>
          </w:tcPr>
          <w:p w14:paraId="67BE7676" w14:textId="77777777" w:rsidR="00505B74" w:rsidRDefault="00505B74" w:rsidP="008A344F">
            <w:pPr>
              <w:pStyle w:val="Table10ptText-ASDEFCON"/>
            </w:pPr>
            <w:r>
              <w:t>Highly Desirable</w:t>
            </w:r>
          </w:p>
        </w:tc>
      </w:tr>
      <w:tr w:rsidR="00505B74" w14:paraId="1B939343" w14:textId="77777777" w:rsidTr="003C6673">
        <w:trPr>
          <w:cantSplit/>
        </w:trPr>
        <w:tc>
          <w:tcPr>
            <w:tcW w:w="649" w:type="dxa"/>
          </w:tcPr>
          <w:p w14:paraId="1D39CFD6" w14:textId="77777777" w:rsidR="00505B74" w:rsidRDefault="00505B74" w:rsidP="00416922">
            <w:pPr>
              <w:pStyle w:val="ATTANNLV1-ASDEFCON"/>
              <w:keepNext w:val="0"/>
            </w:pPr>
          </w:p>
        </w:tc>
        <w:tc>
          <w:tcPr>
            <w:tcW w:w="6500" w:type="dxa"/>
          </w:tcPr>
          <w:p w14:paraId="4DE709C0" w14:textId="77777777" w:rsidR="00505B74" w:rsidRDefault="00505B74" w:rsidP="008A344F">
            <w:pPr>
              <w:pStyle w:val="Table10ptText-ASDEFCON"/>
            </w:pPr>
            <w:r>
              <w:t>Have conflicts between the Mission System and Support System requirements been resolved?</w:t>
            </w:r>
          </w:p>
        </w:tc>
        <w:tc>
          <w:tcPr>
            <w:tcW w:w="1200" w:type="dxa"/>
          </w:tcPr>
          <w:p w14:paraId="336DEFC1" w14:textId="77777777" w:rsidR="00505B74" w:rsidRDefault="00505B74" w:rsidP="008A344F">
            <w:pPr>
              <w:pStyle w:val="Table10ptText-ASDEFCON"/>
            </w:pPr>
            <w:r>
              <w:t>Highly Desirable</w:t>
            </w:r>
          </w:p>
        </w:tc>
      </w:tr>
      <w:tr w:rsidR="00505B74" w14:paraId="071E69DC" w14:textId="77777777" w:rsidTr="003C6673">
        <w:trPr>
          <w:cantSplit/>
        </w:trPr>
        <w:tc>
          <w:tcPr>
            <w:tcW w:w="649" w:type="dxa"/>
          </w:tcPr>
          <w:p w14:paraId="07852425" w14:textId="77777777" w:rsidR="00505B74" w:rsidRDefault="00505B74" w:rsidP="00416922">
            <w:pPr>
              <w:pStyle w:val="ATTANNLV1-ASDEFCON"/>
              <w:keepNext w:val="0"/>
            </w:pPr>
          </w:p>
        </w:tc>
        <w:tc>
          <w:tcPr>
            <w:tcW w:w="6500" w:type="dxa"/>
          </w:tcPr>
          <w:p w14:paraId="19C858C4" w14:textId="77777777" w:rsidR="00505B74" w:rsidRDefault="00505B74" w:rsidP="008A344F">
            <w:pPr>
              <w:pStyle w:val="Table10ptText-ASDEFCON"/>
            </w:pPr>
            <w:r>
              <w:t>Have all assumptions made, with respect to defining system requirements for both the Mission System and the Support System, been analysed to ensure that they are consistent with the systems being designed and developed?</w:t>
            </w:r>
          </w:p>
        </w:tc>
        <w:tc>
          <w:tcPr>
            <w:tcW w:w="1200" w:type="dxa"/>
          </w:tcPr>
          <w:p w14:paraId="360208F5" w14:textId="77777777" w:rsidR="00505B74" w:rsidRDefault="00505B74" w:rsidP="008A344F">
            <w:pPr>
              <w:pStyle w:val="Table10ptText-ASDEFCON"/>
            </w:pPr>
            <w:r>
              <w:t>Mandatory</w:t>
            </w:r>
          </w:p>
        </w:tc>
      </w:tr>
      <w:tr w:rsidR="00505B74" w14:paraId="4C2B9D3E" w14:textId="77777777" w:rsidTr="003C6673">
        <w:trPr>
          <w:cantSplit/>
        </w:trPr>
        <w:tc>
          <w:tcPr>
            <w:tcW w:w="649" w:type="dxa"/>
          </w:tcPr>
          <w:p w14:paraId="34CFE202" w14:textId="77777777" w:rsidR="00505B74" w:rsidRDefault="00505B74" w:rsidP="00416922">
            <w:pPr>
              <w:pStyle w:val="ATTANNLV1-ASDEFCON"/>
              <w:keepNext w:val="0"/>
            </w:pPr>
          </w:p>
        </w:tc>
        <w:tc>
          <w:tcPr>
            <w:tcW w:w="6500" w:type="dxa"/>
          </w:tcPr>
          <w:p w14:paraId="261E2C56" w14:textId="77777777" w:rsidR="00505B74" w:rsidRDefault="00505B74" w:rsidP="008A344F">
            <w:pPr>
              <w:pStyle w:val="Table10ptText-ASDEFCON"/>
            </w:pPr>
            <w:r>
              <w:t>Are all external interface requirements for the Mission System consistent with the documentation of the external interfaces?</w:t>
            </w:r>
          </w:p>
        </w:tc>
        <w:tc>
          <w:tcPr>
            <w:tcW w:w="1200" w:type="dxa"/>
          </w:tcPr>
          <w:p w14:paraId="6E97AF43" w14:textId="77777777" w:rsidR="00505B74" w:rsidRDefault="00505B74" w:rsidP="008A344F">
            <w:pPr>
              <w:pStyle w:val="Table10ptText-ASDEFCON"/>
            </w:pPr>
            <w:r>
              <w:t>Mandatory</w:t>
            </w:r>
          </w:p>
        </w:tc>
      </w:tr>
      <w:tr w:rsidR="00505B74" w14:paraId="43FBCCE8" w14:textId="77777777" w:rsidTr="003C6673">
        <w:trPr>
          <w:cantSplit/>
        </w:trPr>
        <w:tc>
          <w:tcPr>
            <w:tcW w:w="649" w:type="dxa"/>
          </w:tcPr>
          <w:p w14:paraId="403C2FC3" w14:textId="77777777" w:rsidR="00505B74" w:rsidRDefault="00505B74" w:rsidP="00416922">
            <w:pPr>
              <w:pStyle w:val="ATTANNLV1-ASDEFCON"/>
              <w:keepNext w:val="0"/>
            </w:pPr>
          </w:p>
        </w:tc>
        <w:tc>
          <w:tcPr>
            <w:tcW w:w="6500" w:type="dxa"/>
          </w:tcPr>
          <w:p w14:paraId="60011651" w14:textId="77777777" w:rsidR="00505B74" w:rsidRDefault="00505B74" w:rsidP="008A344F">
            <w:pPr>
              <w:pStyle w:val="Table10ptText-ASDEFCON"/>
            </w:pPr>
            <w:r>
              <w:t>Are all system interface requirements for the new elements of the Support System consistent with the documentation of the interfaces for the existing support infrastructure?</w:t>
            </w:r>
          </w:p>
        </w:tc>
        <w:tc>
          <w:tcPr>
            <w:tcW w:w="1200" w:type="dxa"/>
          </w:tcPr>
          <w:p w14:paraId="24C21066" w14:textId="77777777" w:rsidR="00505B74" w:rsidRDefault="00505B74" w:rsidP="008A344F">
            <w:pPr>
              <w:pStyle w:val="Table10ptText-ASDEFCON"/>
            </w:pPr>
            <w:r>
              <w:t>Highly Desirable</w:t>
            </w:r>
          </w:p>
        </w:tc>
      </w:tr>
      <w:tr w:rsidR="00505B74" w14:paraId="26553693" w14:textId="77777777" w:rsidTr="003C6673">
        <w:trPr>
          <w:cantSplit/>
        </w:trPr>
        <w:tc>
          <w:tcPr>
            <w:tcW w:w="649" w:type="dxa"/>
          </w:tcPr>
          <w:p w14:paraId="2DF0AE6F" w14:textId="77777777" w:rsidR="00505B74" w:rsidRDefault="00505B74" w:rsidP="00416922">
            <w:pPr>
              <w:pStyle w:val="ATTANNLV1-ASDEFCON"/>
              <w:keepNext w:val="0"/>
            </w:pPr>
          </w:p>
        </w:tc>
        <w:tc>
          <w:tcPr>
            <w:tcW w:w="6500" w:type="dxa"/>
          </w:tcPr>
          <w:p w14:paraId="05609D1D" w14:textId="77777777" w:rsidR="00505B74" w:rsidRDefault="00505B74" w:rsidP="008A344F">
            <w:pPr>
              <w:pStyle w:val="Table10ptText-ASDEFCON"/>
            </w:pPr>
            <w:r>
              <w:t>Do the system requirements, for both the Mission System and the Support System, satisfy the requirements of the Contract and, if applicable, the Contract (S</w:t>
            </w:r>
            <w:r w:rsidR="006C6BD7">
              <w:t>upport</w:t>
            </w:r>
            <w:r>
              <w:t>) (</w:t>
            </w:r>
            <w:proofErr w:type="spellStart"/>
            <w:r w:rsidR="00B647EB">
              <w:t>eg</w:t>
            </w:r>
            <w:proofErr w:type="spellEnd"/>
            <w:r w:rsidR="00B647EB">
              <w:t>,</w:t>
            </w:r>
            <w:r>
              <w:t xml:space="preserve"> applicable standards, practices, SOW, SEMP and ISP)?</w:t>
            </w:r>
          </w:p>
        </w:tc>
        <w:tc>
          <w:tcPr>
            <w:tcW w:w="1200" w:type="dxa"/>
          </w:tcPr>
          <w:p w14:paraId="66780B45" w14:textId="77777777" w:rsidR="00505B74" w:rsidRDefault="00505B74" w:rsidP="008A344F">
            <w:pPr>
              <w:pStyle w:val="Table10ptText-ASDEFCON"/>
            </w:pPr>
            <w:r>
              <w:t>Mandatory</w:t>
            </w:r>
          </w:p>
        </w:tc>
      </w:tr>
      <w:tr w:rsidR="00505B74" w14:paraId="3111A305" w14:textId="77777777" w:rsidTr="003C6673">
        <w:trPr>
          <w:cantSplit/>
        </w:trPr>
        <w:tc>
          <w:tcPr>
            <w:tcW w:w="649" w:type="dxa"/>
          </w:tcPr>
          <w:p w14:paraId="2E1B7D72" w14:textId="77777777" w:rsidR="00505B74" w:rsidRDefault="00505B74" w:rsidP="00416922">
            <w:pPr>
              <w:pStyle w:val="ATTANNLV1-ASDEFCON"/>
              <w:keepNext w:val="0"/>
            </w:pPr>
          </w:p>
        </w:tc>
        <w:tc>
          <w:tcPr>
            <w:tcW w:w="6500" w:type="dxa"/>
          </w:tcPr>
          <w:p w14:paraId="6FA8424C" w14:textId="77777777" w:rsidR="00505B74" w:rsidRDefault="00505B74" w:rsidP="008A344F">
            <w:pPr>
              <w:pStyle w:val="Table10ptText-ASDEFCON"/>
            </w:pPr>
            <w:r>
              <w:t>Are the requirement statements well formulated individually and as sets?</w:t>
            </w:r>
          </w:p>
        </w:tc>
        <w:tc>
          <w:tcPr>
            <w:tcW w:w="1200" w:type="dxa"/>
          </w:tcPr>
          <w:p w14:paraId="25044D2E" w14:textId="77777777" w:rsidR="00505B74" w:rsidRDefault="00505B74" w:rsidP="008A344F">
            <w:pPr>
              <w:pStyle w:val="Table10ptText-ASDEFCON"/>
            </w:pPr>
            <w:r>
              <w:t>Mandatory</w:t>
            </w:r>
          </w:p>
        </w:tc>
      </w:tr>
      <w:tr w:rsidR="00505B74" w14:paraId="57BBE632" w14:textId="77777777" w:rsidTr="003C6673">
        <w:trPr>
          <w:cantSplit/>
        </w:trPr>
        <w:tc>
          <w:tcPr>
            <w:tcW w:w="649" w:type="dxa"/>
          </w:tcPr>
          <w:p w14:paraId="0CA7D155" w14:textId="77777777" w:rsidR="00505B74" w:rsidRDefault="00505B74" w:rsidP="00416922">
            <w:pPr>
              <w:pStyle w:val="ATTANNLV1-ASDEFCON"/>
              <w:keepNext w:val="0"/>
            </w:pPr>
          </w:p>
        </w:tc>
        <w:tc>
          <w:tcPr>
            <w:tcW w:w="6500" w:type="dxa"/>
          </w:tcPr>
          <w:p w14:paraId="1D166D8B" w14:textId="77777777" w:rsidR="00505B74" w:rsidRDefault="00505B74" w:rsidP="008A344F">
            <w:pPr>
              <w:pStyle w:val="Table10ptText-ASDEFCON"/>
            </w:pPr>
            <w:r>
              <w:t>Is each system requirement for both the Mission System and the Support System:</w:t>
            </w:r>
          </w:p>
          <w:p w14:paraId="007521CD" w14:textId="77777777" w:rsidR="00505B74" w:rsidRDefault="00505B74" w:rsidP="008A344F">
            <w:pPr>
              <w:pStyle w:val="Table10ptSub1-ASDEFCON"/>
            </w:pPr>
            <w:r>
              <w:t>uniquely identifiable; and</w:t>
            </w:r>
          </w:p>
          <w:p w14:paraId="289E60B5" w14:textId="77777777" w:rsidR="00505B74" w:rsidRDefault="00505B74" w:rsidP="008A344F">
            <w:pPr>
              <w:pStyle w:val="Table10ptSub1-ASDEFCON"/>
            </w:pPr>
            <w:proofErr w:type="gramStart"/>
            <w:r>
              <w:t>traceable</w:t>
            </w:r>
            <w:proofErr w:type="gramEnd"/>
            <w:r>
              <w:t xml:space="preserve"> to its source (</w:t>
            </w:r>
            <w:proofErr w:type="spellStart"/>
            <w:r w:rsidR="00B647EB">
              <w:t>eg</w:t>
            </w:r>
            <w:proofErr w:type="spellEnd"/>
            <w:r w:rsidR="00B647EB">
              <w:t>,</w:t>
            </w:r>
            <w:r>
              <w:t xml:space="preserve"> FPS, OCD)?</w:t>
            </w:r>
          </w:p>
        </w:tc>
        <w:tc>
          <w:tcPr>
            <w:tcW w:w="1200" w:type="dxa"/>
          </w:tcPr>
          <w:p w14:paraId="5EF0D22D" w14:textId="77777777" w:rsidR="00505B74" w:rsidRDefault="00505B74" w:rsidP="008A344F">
            <w:pPr>
              <w:pStyle w:val="Table10ptText-ASDEFCON"/>
            </w:pPr>
            <w:r>
              <w:t>Mandatory</w:t>
            </w:r>
          </w:p>
        </w:tc>
      </w:tr>
      <w:tr w:rsidR="00505B74" w14:paraId="5AFC723A" w14:textId="77777777" w:rsidTr="003C6673">
        <w:trPr>
          <w:cantSplit/>
        </w:trPr>
        <w:tc>
          <w:tcPr>
            <w:tcW w:w="649" w:type="dxa"/>
          </w:tcPr>
          <w:p w14:paraId="5E7AE63A" w14:textId="77777777" w:rsidR="00505B74" w:rsidRDefault="00505B74" w:rsidP="00416922">
            <w:pPr>
              <w:pStyle w:val="ATTANNLV1-ASDEFCON"/>
              <w:keepNext w:val="0"/>
            </w:pPr>
          </w:p>
        </w:tc>
        <w:tc>
          <w:tcPr>
            <w:tcW w:w="6500" w:type="dxa"/>
          </w:tcPr>
          <w:p w14:paraId="2BDF25A6" w14:textId="77777777" w:rsidR="00505B74" w:rsidRDefault="00505B74" w:rsidP="008A344F">
            <w:pPr>
              <w:pStyle w:val="Table10ptText-ASDEFCON"/>
            </w:pPr>
            <w:r>
              <w:t>Do all FPS requirements trace to the Mission System and Support System requirements?</w:t>
            </w:r>
          </w:p>
        </w:tc>
        <w:tc>
          <w:tcPr>
            <w:tcW w:w="1200" w:type="dxa"/>
          </w:tcPr>
          <w:p w14:paraId="2AB41E55" w14:textId="77777777" w:rsidR="00505B74" w:rsidRDefault="00505B74" w:rsidP="008A344F">
            <w:pPr>
              <w:pStyle w:val="Table10ptText-ASDEFCON"/>
            </w:pPr>
            <w:r>
              <w:t>Mandatory</w:t>
            </w:r>
          </w:p>
        </w:tc>
      </w:tr>
      <w:tr w:rsidR="00505B74" w14:paraId="11AE6143" w14:textId="77777777" w:rsidTr="003C6673">
        <w:trPr>
          <w:cantSplit/>
        </w:trPr>
        <w:tc>
          <w:tcPr>
            <w:tcW w:w="649" w:type="dxa"/>
          </w:tcPr>
          <w:p w14:paraId="21B702A0" w14:textId="77777777" w:rsidR="00505B74" w:rsidRDefault="00505B74" w:rsidP="00416922">
            <w:pPr>
              <w:pStyle w:val="ATTANNLV1-ASDEFCON"/>
              <w:keepNext w:val="0"/>
            </w:pPr>
          </w:p>
        </w:tc>
        <w:tc>
          <w:tcPr>
            <w:tcW w:w="6500" w:type="dxa"/>
          </w:tcPr>
          <w:p w14:paraId="04EC68A7" w14:textId="77777777" w:rsidR="00505B74" w:rsidRDefault="00505B74" w:rsidP="008A344F">
            <w:pPr>
              <w:pStyle w:val="Table10ptText-ASDEFCON"/>
            </w:pPr>
            <w:r>
              <w:t>Do all FPS requirements, which have been modified in tracing to the Mission System and Support System requirements, have adequate rationale supporting the changes?</w:t>
            </w:r>
          </w:p>
        </w:tc>
        <w:tc>
          <w:tcPr>
            <w:tcW w:w="1200" w:type="dxa"/>
          </w:tcPr>
          <w:p w14:paraId="7C778ECE" w14:textId="77777777" w:rsidR="00505B74" w:rsidRDefault="00505B74" w:rsidP="008A344F">
            <w:pPr>
              <w:pStyle w:val="Table10ptText-ASDEFCON"/>
            </w:pPr>
            <w:r>
              <w:t>Mandatory</w:t>
            </w:r>
          </w:p>
        </w:tc>
      </w:tr>
      <w:tr w:rsidR="00505B74" w14:paraId="048718A7" w14:textId="77777777" w:rsidTr="003C6673">
        <w:trPr>
          <w:cantSplit/>
        </w:trPr>
        <w:tc>
          <w:tcPr>
            <w:tcW w:w="649" w:type="dxa"/>
          </w:tcPr>
          <w:p w14:paraId="69D5F485" w14:textId="77777777" w:rsidR="00505B74" w:rsidRDefault="00505B74" w:rsidP="00416922">
            <w:pPr>
              <w:pStyle w:val="ATTANNLV1-ASDEFCON"/>
              <w:keepNext w:val="0"/>
            </w:pPr>
          </w:p>
        </w:tc>
        <w:tc>
          <w:tcPr>
            <w:tcW w:w="6500" w:type="dxa"/>
          </w:tcPr>
          <w:p w14:paraId="50128076" w14:textId="77777777" w:rsidR="00505B74" w:rsidRDefault="00505B74" w:rsidP="008A344F">
            <w:pPr>
              <w:pStyle w:val="Table10ptText-ASDEFCON"/>
            </w:pPr>
            <w:r>
              <w:t>Do all Mission System and Support System requirements that have been derived from parent documentation have adequate rationale?</w:t>
            </w:r>
          </w:p>
        </w:tc>
        <w:tc>
          <w:tcPr>
            <w:tcW w:w="1200" w:type="dxa"/>
          </w:tcPr>
          <w:p w14:paraId="70D70927" w14:textId="77777777" w:rsidR="00505B74" w:rsidRDefault="00505B74" w:rsidP="008A344F">
            <w:pPr>
              <w:pStyle w:val="Table10ptText-ASDEFCON"/>
            </w:pPr>
            <w:r>
              <w:t>Mandatory</w:t>
            </w:r>
          </w:p>
        </w:tc>
      </w:tr>
      <w:tr w:rsidR="00505B74" w14:paraId="513F8202" w14:textId="77777777" w:rsidTr="003C6673">
        <w:trPr>
          <w:cantSplit/>
        </w:trPr>
        <w:tc>
          <w:tcPr>
            <w:tcW w:w="649" w:type="dxa"/>
          </w:tcPr>
          <w:p w14:paraId="4DC97F55" w14:textId="77777777" w:rsidR="00505B74" w:rsidRDefault="00505B74" w:rsidP="00416922">
            <w:pPr>
              <w:pStyle w:val="ATTANNLV1-ASDEFCON"/>
              <w:keepNext w:val="0"/>
            </w:pPr>
          </w:p>
        </w:tc>
        <w:tc>
          <w:tcPr>
            <w:tcW w:w="6500" w:type="dxa"/>
          </w:tcPr>
          <w:p w14:paraId="4626B05A" w14:textId="77777777" w:rsidR="00505B74" w:rsidRDefault="00505B74" w:rsidP="008A344F">
            <w:pPr>
              <w:pStyle w:val="Table10ptText-ASDEFCON"/>
            </w:pPr>
            <w:r>
              <w:t>Do all Mission System and Support System requirements satisfy the agreed objective review criteria?</w:t>
            </w:r>
          </w:p>
        </w:tc>
        <w:tc>
          <w:tcPr>
            <w:tcW w:w="1200" w:type="dxa"/>
          </w:tcPr>
          <w:p w14:paraId="554849AE" w14:textId="77777777" w:rsidR="00505B74" w:rsidRDefault="00505B74" w:rsidP="008A344F">
            <w:pPr>
              <w:pStyle w:val="Table10ptText-ASDEFCON"/>
            </w:pPr>
            <w:r>
              <w:t>Mandatory</w:t>
            </w:r>
          </w:p>
        </w:tc>
      </w:tr>
      <w:tr w:rsidR="00505B74" w14:paraId="7FF6D7E7" w14:textId="77777777" w:rsidTr="003C6673">
        <w:trPr>
          <w:cantSplit/>
        </w:trPr>
        <w:tc>
          <w:tcPr>
            <w:tcW w:w="649" w:type="dxa"/>
          </w:tcPr>
          <w:p w14:paraId="0C6B72DA" w14:textId="77777777" w:rsidR="00505B74" w:rsidRDefault="00505B74" w:rsidP="00416922">
            <w:pPr>
              <w:pStyle w:val="ATTANNLV1-ASDEFCON"/>
              <w:keepNext w:val="0"/>
            </w:pPr>
          </w:p>
        </w:tc>
        <w:tc>
          <w:tcPr>
            <w:tcW w:w="6500" w:type="dxa"/>
          </w:tcPr>
          <w:p w14:paraId="1121CCCC" w14:textId="77777777" w:rsidR="00505B74" w:rsidRDefault="00505B74" w:rsidP="008A344F">
            <w:pPr>
              <w:pStyle w:val="Table10ptText-ASDEFCON"/>
            </w:pPr>
            <w:r>
              <w:t>Have remaining areas of requirements variances, voids and conflicts been identified and an approach defined to address them?</w:t>
            </w:r>
          </w:p>
        </w:tc>
        <w:tc>
          <w:tcPr>
            <w:tcW w:w="1200" w:type="dxa"/>
          </w:tcPr>
          <w:p w14:paraId="58BA590B" w14:textId="77777777" w:rsidR="00505B74" w:rsidRDefault="00505B74" w:rsidP="008A344F">
            <w:pPr>
              <w:pStyle w:val="Table10ptText-ASDEFCON"/>
            </w:pPr>
            <w:r>
              <w:t>Mandatory</w:t>
            </w:r>
          </w:p>
        </w:tc>
      </w:tr>
      <w:tr w:rsidR="00505B74" w14:paraId="7C43136D" w14:textId="77777777" w:rsidTr="003C6673">
        <w:trPr>
          <w:cantSplit/>
        </w:trPr>
        <w:tc>
          <w:tcPr>
            <w:tcW w:w="649" w:type="dxa"/>
          </w:tcPr>
          <w:p w14:paraId="3BC5C21D" w14:textId="77777777" w:rsidR="00505B74" w:rsidRDefault="00505B74" w:rsidP="00416922">
            <w:pPr>
              <w:pStyle w:val="ATTANNLV1-ASDEFCON"/>
              <w:keepNext w:val="0"/>
            </w:pPr>
          </w:p>
        </w:tc>
        <w:tc>
          <w:tcPr>
            <w:tcW w:w="6500" w:type="dxa"/>
          </w:tcPr>
          <w:p w14:paraId="2CB49C7E" w14:textId="77777777" w:rsidR="00505B74" w:rsidRDefault="00505B74" w:rsidP="008A344F">
            <w:pPr>
              <w:pStyle w:val="Table10ptText-ASDEFCON"/>
            </w:pPr>
            <w:r>
              <w:t>Can the Mission System and Support System be verified to show that the systems satisfy their respective system requirements?</w:t>
            </w:r>
          </w:p>
        </w:tc>
        <w:tc>
          <w:tcPr>
            <w:tcW w:w="1200" w:type="dxa"/>
          </w:tcPr>
          <w:p w14:paraId="27E44BF7" w14:textId="77777777" w:rsidR="00505B74" w:rsidRDefault="00505B74" w:rsidP="008A344F">
            <w:pPr>
              <w:pStyle w:val="Table10ptText-ASDEFCON"/>
            </w:pPr>
            <w:r>
              <w:t>Mandatory</w:t>
            </w:r>
          </w:p>
        </w:tc>
      </w:tr>
      <w:tr w:rsidR="00505B74" w14:paraId="7636BCDF" w14:textId="77777777" w:rsidTr="003C6673">
        <w:trPr>
          <w:cantSplit/>
        </w:trPr>
        <w:tc>
          <w:tcPr>
            <w:tcW w:w="649" w:type="dxa"/>
          </w:tcPr>
          <w:p w14:paraId="344D2E7D" w14:textId="77777777" w:rsidR="00505B74" w:rsidRDefault="00505B74" w:rsidP="00416922">
            <w:pPr>
              <w:pStyle w:val="ATTANNLV1-ASDEFCON"/>
              <w:keepNext w:val="0"/>
            </w:pPr>
          </w:p>
        </w:tc>
        <w:tc>
          <w:tcPr>
            <w:tcW w:w="6500" w:type="dxa"/>
          </w:tcPr>
          <w:p w14:paraId="0FFD4ED9" w14:textId="77777777" w:rsidR="00505B74" w:rsidRDefault="00505B74" w:rsidP="008A344F">
            <w:pPr>
              <w:pStyle w:val="Table10ptText-ASDEFCON"/>
            </w:pPr>
            <w:r>
              <w:t>Are the Acceptance Verification criteria agreed with the Commonwealth Representative?</w:t>
            </w:r>
          </w:p>
        </w:tc>
        <w:tc>
          <w:tcPr>
            <w:tcW w:w="1200" w:type="dxa"/>
          </w:tcPr>
          <w:p w14:paraId="03C6A1B8" w14:textId="77777777" w:rsidR="00505B74" w:rsidRDefault="00505B74" w:rsidP="008A344F">
            <w:pPr>
              <w:pStyle w:val="Table10ptText-ASDEFCON"/>
            </w:pPr>
            <w:r>
              <w:t>Mandatory</w:t>
            </w:r>
          </w:p>
        </w:tc>
      </w:tr>
      <w:tr w:rsidR="00505B74" w14:paraId="34D768E9" w14:textId="77777777" w:rsidTr="003C6673">
        <w:trPr>
          <w:cantSplit/>
        </w:trPr>
        <w:tc>
          <w:tcPr>
            <w:tcW w:w="649" w:type="dxa"/>
          </w:tcPr>
          <w:p w14:paraId="2CF8BD96" w14:textId="77777777" w:rsidR="00505B74" w:rsidRDefault="00505B74" w:rsidP="00416922">
            <w:pPr>
              <w:pStyle w:val="ATTANNLV1-ASDEFCON"/>
              <w:keepNext w:val="0"/>
            </w:pPr>
          </w:p>
        </w:tc>
        <w:tc>
          <w:tcPr>
            <w:tcW w:w="6500" w:type="dxa"/>
          </w:tcPr>
          <w:p w14:paraId="5D8DDFA8" w14:textId="77777777" w:rsidR="00505B74" w:rsidRDefault="00505B74" w:rsidP="008A344F">
            <w:pPr>
              <w:pStyle w:val="Table10ptText-ASDEFCON"/>
            </w:pPr>
            <w:r>
              <w:t xml:space="preserve">Are interface requirements for both the Mission System and the Support System defined to an appropriate level of detail for this stage of the </w:t>
            </w:r>
            <w:r w:rsidR="00B122C8">
              <w:t>Contract</w:t>
            </w:r>
            <w:r>
              <w:t>?</w:t>
            </w:r>
          </w:p>
        </w:tc>
        <w:tc>
          <w:tcPr>
            <w:tcW w:w="1200" w:type="dxa"/>
          </w:tcPr>
          <w:p w14:paraId="26CA2AC4" w14:textId="77777777" w:rsidR="00505B74" w:rsidRDefault="00505B74" w:rsidP="008A344F">
            <w:pPr>
              <w:pStyle w:val="Table10ptText-ASDEFCON"/>
            </w:pPr>
            <w:r>
              <w:t>Mandatory</w:t>
            </w:r>
          </w:p>
        </w:tc>
      </w:tr>
      <w:tr w:rsidR="00505B74" w14:paraId="21959862" w14:textId="77777777" w:rsidTr="003C6673">
        <w:trPr>
          <w:cantSplit/>
        </w:trPr>
        <w:tc>
          <w:tcPr>
            <w:tcW w:w="649" w:type="dxa"/>
          </w:tcPr>
          <w:p w14:paraId="46E085F7" w14:textId="77777777" w:rsidR="00505B74" w:rsidRDefault="00505B74" w:rsidP="00416922">
            <w:pPr>
              <w:pStyle w:val="ATTANNLV1-ASDEFCON"/>
              <w:keepNext w:val="0"/>
            </w:pPr>
          </w:p>
        </w:tc>
        <w:tc>
          <w:tcPr>
            <w:tcW w:w="6500" w:type="dxa"/>
          </w:tcPr>
          <w:p w14:paraId="2E802DF9" w14:textId="77777777" w:rsidR="00505B74" w:rsidRDefault="00505B74" w:rsidP="008A344F">
            <w:pPr>
              <w:pStyle w:val="Table10ptText-ASDEFCON"/>
            </w:pPr>
            <w:r>
              <w:t>Are the system boundaries for both the Mission System and Support System well defined?</w:t>
            </w:r>
          </w:p>
        </w:tc>
        <w:tc>
          <w:tcPr>
            <w:tcW w:w="1200" w:type="dxa"/>
          </w:tcPr>
          <w:p w14:paraId="067069C0" w14:textId="77777777" w:rsidR="00505B74" w:rsidRDefault="00505B74" w:rsidP="008A344F">
            <w:pPr>
              <w:pStyle w:val="Table10ptText-ASDEFCON"/>
            </w:pPr>
            <w:r>
              <w:t>Mandatory</w:t>
            </w:r>
          </w:p>
        </w:tc>
      </w:tr>
      <w:tr w:rsidR="00505B74" w14:paraId="0D624A46" w14:textId="77777777" w:rsidTr="003C6673">
        <w:trPr>
          <w:cantSplit/>
        </w:trPr>
        <w:tc>
          <w:tcPr>
            <w:tcW w:w="649" w:type="dxa"/>
          </w:tcPr>
          <w:p w14:paraId="0303B2D5" w14:textId="77777777" w:rsidR="00505B74" w:rsidRDefault="00505B74" w:rsidP="00416922">
            <w:pPr>
              <w:pStyle w:val="ATTANNLV1-ASDEFCON"/>
              <w:keepNext w:val="0"/>
            </w:pPr>
          </w:p>
        </w:tc>
        <w:tc>
          <w:tcPr>
            <w:tcW w:w="6500" w:type="dxa"/>
          </w:tcPr>
          <w:p w14:paraId="3FF056F1" w14:textId="77777777" w:rsidR="00505B74" w:rsidRDefault="00505B74" w:rsidP="008A344F">
            <w:pPr>
              <w:pStyle w:val="Table10ptText-ASDEFCON"/>
            </w:pPr>
            <w:r>
              <w:t>Are all system interfaces well understood and do all external systems have matching expectations for the system?  For example, for any external interfaces that are under development, both sides of the interface need to be developed as a coordinated effort.</w:t>
            </w:r>
          </w:p>
        </w:tc>
        <w:tc>
          <w:tcPr>
            <w:tcW w:w="1200" w:type="dxa"/>
          </w:tcPr>
          <w:p w14:paraId="024432EC" w14:textId="77777777" w:rsidR="00505B74" w:rsidRDefault="00505B74" w:rsidP="008A344F">
            <w:pPr>
              <w:pStyle w:val="Table10ptText-ASDEFCON"/>
            </w:pPr>
            <w:r>
              <w:t>Mandatory</w:t>
            </w:r>
          </w:p>
        </w:tc>
      </w:tr>
      <w:tr w:rsidR="00505B74" w14:paraId="17D37563" w14:textId="77777777" w:rsidTr="003C6673">
        <w:trPr>
          <w:cantSplit/>
        </w:trPr>
        <w:tc>
          <w:tcPr>
            <w:tcW w:w="649" w:type="dxa"/>
          </w:tcPr>
          <w:p w14:paraId="0EC81E4D" w14:textId="77777777" w:rsidR="00505B74" w:rsidRDefault="00505B74" w:rsidP="00416922">
            <w:pPr>
              <w:pStyle w:val="ATTANNLV1-ASDEFCON"/>
              <w:keepNext w:val="0"/>
            </w:pPr>
          </w:p>
        </w:tc>
        <w:tc>
          <w:tcPr>
            <w:tcW w:w="6500" w:type="dxa"/>
          </w:tcPr>
          <w:p w14:paraId="2E3F234D" w14:textId="77777777" w:rsidR="00505B74" w:rsidRDefault="00505B74" w:rsidP="008A344F">
            <w:pPr>
              <w:pStyle w:val="Table10ptText-ASDEFCON"/>
            </w:pPr>
            <w:r>
              <w:t xml:space="preserve">Have </w:t>
            </w:r>
            <w:r w:rsidR="006C6BD7">
              <w:t>Logical Solution Representations</w:t>
            </w:r>
            <w:r>
              <w:t xml:space="preserve"> for both the Mission System and the Support System and their external behaviours been established?  Examples of </w:t>
            </w:r>
            <w:r w:rsidR="006C6BD7">
              <w:t>Logical Solution Representations</w:t>
            </w:r>
            <w:r>
              <w:t xml:space="preserve"> include Functional Flow Block Diagrams, Timelines, and Context Diagrams.</w:t>
            </w:r>
          </w:p>
        </w:tc>
        <w:tc>
          <w:tcPr>
            <w:tcW w:w="1200" w:type="dxa"/>
          </w:tcPr>
          <w:p w14:paraId="473A04B5" w14:textId="77777777" w:rsidR="00505B74" w:rsidRDefault="00505B74" w:rsidP="008A344F">
            <w:pPr>
              <w:pStyle w:val="Table10ptText-ASDEFCON"/>
            </w:pPr>
            <w:r>
              <w:t>Mandatory</w:t>
            </w:r>
          </w:p>
        </w:tc>
      </w:tr>
      <w:tr w:rsidR="00505B74" w14:paraId="15606E2C" w14:textId="77777777" w:rsidTr="003C6673">
        <w:trPr>
          <w:cantSplit/>
        </w:trPr>
        <w:tc>
          <w:tcPr>
            <w:tcW w:w="649" w:type="dxa"/>
          </w:tcPr>
          <w:p w14:paraId="264B2471" w14:textId="77777777" w:rsidR="00505B74" w:rsidRDefault="00505B74" w:rsidP="00416922">
            <w:pPr>
              <w:pStyle w:val="ATTANNLV1-ASDEFCON"/>
              <w:keepNext w:val="0"/>
            </w:pPr>
          </w:p>
        </w:tc>
        <w:tc>
          <w:tcPr>
            <w:tcW w:w="6500" w:type="dxa"/>
          </w:tcPr>
          <w:p w14:paraId="2BC1D5D9" w14:textId="77777777" w:rsidR="00505B74" w:rsidRDefault="00505B74" w:rsidP="008A344F">
            <w:pPr>
              <w:pStyle w:val="Table10ptText-ASDEFCON"/>
            </w:pPr>
            <w:r>
              <w:t xml:space="preserve">Are the system </w:t>
            </w:r>
            <w:r w:rsidR="006C6BD7">
              <w:t>Logical Solution Representations</w:t>
            </w:r>
            <w:r>
              <w:t xml:space="preserve"> internally consistent?</w:t>
            </w:r>
          </w:p>
        </w:tc>
        <w:tc>
          <w:tcPr>
            <w:tcW w:w="1200" w:type="dxa"/>
          </w:tcPr>
          <w:p w14:paraId="4635B4A8" w14:textId="77777777" w:rsidR="00505B74" w:rsidRDefault="00505B74" w:rsidP="008A344F">
            <w:pPr>
              <w:pStyle w:val="Table10ptText-ASDEFCON"/>
            </w:pPr>
            <w:r>
              <w:t>Mandatory</w:t>
            </w:r>
          </w:p>
        </w:tc>
      </w:tr>
      <w:tr w:rsidR="00505B74" w14:paraId="36104BFE" w14:textId="77777777" w:rsidTr="003C6673">
        <w:trPr>
          <w:cantSplit/>
        </w:trPr>
        <w:tc>
          <w:tcPr>
            <w:tcW w:w="649" w:type="dxa"/>
          </w:tcPr>
          <w:p w14:paraId="2F6F38FF" w14:textId="77777777" w:rsidR="00505B74" w:rsidRDefault="00505B74" w:rsidP="00416922">
            <w:pPr>
              <w:pStyle w:val="ATTANNLV1-ASDEFCON"/>
              <w:keepNext w:val="0"/>
            </w:pPr>
          </w:p>
        </w:tc>
        <w:tc>
          <w:tcPr>
            <w:tcW w:w="6500" w:type="dxa"/>
          </w:tcPr>
          <w:p w14:paraId="58EA4C27" w14:textId="77777777" w:rsidR="00505B74" w:rsidRDefault="00505B74" w:rsidP="008A344F">
            <w:pPr>
              <w:pStyle w:val="Table10ptText-ASDEFCON"/>
            </w:pPr>
            <w:r>
              <w:t xml:space="preserve">Are the system </w:t>
            </w:r>
            <w:r w:rsidR="006C6BD7">
              <w:t>Logical Solution Representations</w:t>
            </w:r>
            <w:r>
              <w:t xml:space="preserve"> of sufficient scope to address the risk areas of the Mission System and Support System?</w:t>
            </w:r>
          </w:p>
        </w:tc>
        <w:tc>
          <w:tcPr>
            <w:tcW w:w="1200" w:type="dxa"/>
          </w:tcPr>
          <w:p w14:paraId="2F7852E1" w14:textId="77777777" w:rsidR="00505B74" w:rsidRDefault="00505B74" w:rsidP="008A344F">
            <w:pPr>
              <w:pStyle w:val="Table10ptText-ASDEFCON"/>
            </w:pPr>
            <w:r>
              <w:t>Mandatory</w:t>
            </w:r>
          </w:p>
        </w:tc>
      </w:tr>
      <w:tr w:rsidR="00505B74" w14:paraId="1258A1C7" w14:textId="77777777" w:rsidTr="003C6673">
        <w:trPr>
          <w:cantSplit/>
        </w:trPr>
        <w:tc>
          <w:tcPr>
            <w:tcW w:w="649" w:type="dxa"/>
          </w:tcPr>
          <w:p w14:paraId="2A402957" w14:textId="77777777" w:rsidR="00505B74" w:rsidRDefault="00505B74" w:rsidP="00416922">
            <w:pPr>
              <w:pStyle w:val="ATTANNLV1-ASDEFCON"/>
              <w:keepNext w:val="0"/>
            </w:pPr>
          </w:p>
        </w:tc>
        <w:tc>
          <w:tcPr>
            <w:tcW w:w="6500" w:type="dxa"/>
          </w:tcPr>
          <w:p w14:paraId="7A7EAED1" w14:textId="77777777" w:rsidR="00505B74" w:rsidRDefault="00505B74" w:rsidP="008A344F">
            <w:pPr>
              <w:pStyle w:val="Table10ptText-ASDEFCON"/>
            </w:pPr>
            <w:r>
              <w:t>Are the initial set of states and modes for the Mission System and Support System adequately defined?</w:t>
            </w:r>
          </w:p>
        </w:tc>
        <w:tc>
          <w:tcPr>
            <w:tcW w:w="1200" w:type="dxa"/>
          </w:tcPr>
          <w:p w14:paraId="69057B50" w14:textId="77777777" w:rsidR="00505B74" w:rsidRDefault="00505B74" w:rsidP="008A344F">
            <w:pPr>
              <w:pStyle w:val="Table10ptText-ASDEFCON"/>
            </w:pPr>
            <w:r>
              <w:t>Mandatory</w:t>
            </w:r>
          </w:p>
        </w:tc>
      </w:tr>
      <w:tr w:rsidR="00505B74" w14:paraId="3295666D" w14:textId="77777777" w:rsidTr="003C6673">
        <w:trPr>
          <w:cantSplit/>
        </w:trPr>
        <w:tc>
          <w:tcPr>
            <w:tcW w:w="649" w:type="dxa"/>
          </w:tcPr>
          <w:p w14:paraId="6D43107A" w14:textId="77777777" w:rsidR="00505B74" w:rsidRDefault="00505B74" w:rsidP="00416922">
            <w:pPr>
              <w:pStyle w:val="ATTANNLV1-ASDEFCON"/>
              <w:keepNext w:val="0"/>
            </w:pPr>
          </w:p>
        </w:tc>
        <w:tc>
          <w:tcPr>
            <w:tcW w:w="6500" w:type="dxa"/>
          </w:tcPr>
          <w:p w14:paraId="40DC1992" w14:textId="77777777" w:rsidR="00505B74" w:rsidRDefault="00505B74" w:rsidP="008A344F">
            <w:pPr>
              <w:pStyle w:val="Table10ptText-ASDEFCON"/>
            </w:pPr>
            <w:r>
              <w:t>Have constraints affecting the designs of both the Mission System and the Support System been identified and their impact analysed (</w:t>
            </w:r>
            <w:proofErr w:type="spellStart"/>
            <w:r w:rsidR="00B647EB">
              <w:t>eg</w:t>
            </w:r>
            <w:proofErr w:type="spellEnd"/>
            <w:r w:rsidR="00B647EB">
              <w:t>,</w:t>
            </w:r>
            <w:r>
              <w:t xml:space="preserve"> critical timing analysis has been completed)?</w:t>
            </w:r>
          </w:p>
        </w:tc>
        <w:tc>
          <w:tcPr>
            <w:tcW w:w="1200" w:type="dxa"/>
          </w:tcPr>
          <w:p w14:paraId="56CDDC9D" w14:textId="77777777" w:rsidR="00505B74" w:rsidRDefault="00505B74" w:rsidP="008A344F">
            <w:pPr>
              <w:pStyle w:val="Table10ptText-ASDEFCON"/>
            </w:pPr>
            <w:r>
              <w:t>Mandatory</w:t>
            </w:r>
          </w:p>
        </w:tc>
      </w:tr>
      <w:tr w:rsidR="00505B74" w14:paraId="5E651266" w14:textId="77777777" w:rsidTr="003C6673">
        <w:trPr>
          <w:cantSplit/>
        </w:trPr>
        <w:tc>
          <w:tcPr>
            <w:tcW w:w="649" w:type="dxa"/>
          </w:tcPr>
          <w:p w14:paraId="288732F3" w14:textId="77777777" w:rsidR="00505B74" w:rsidRDefault="00505B74" w:rsidP="00416922">
            <w:pPr>
              <w:pStyle w:val="ATTANNLV1-ASDEFCON"/>
              <w:keepNext w:val="0"/>
            </w:pPr>
          </w:p>
        </w:tc>
        <w:tc>
          <w:tcPr>
            <w:tcW w:w="6500" w:type="dxa"/>
          </w:tcPr>
          <w:p w14:paraId="65BA5577" w14:textId="77777777" w:rsidR="00505B74" w:rsidRDefault="00505B74" w:rsidP="008A344F">
            <w:pPr>
              <w:pStyle w:val="Table10ptText-ASDEFCON"/>
            </w:pPr>
            <w:r>
              <w:t xml:space="preserve">Are alternative system and </w:t>
            </w:r>
            <w:r w:rsidR="002A061A">
              <w:t>S</w:t>
            </w:r>
            <w:r>
              <w:t>oftware architectures for the Mission System being considered?</w:t>
            </w:r>
          </w:p>
        </w:tc>
        <w:tc>
          <w:tcPr>
            <w:tcW w:w="1200" w:type="dxa"/>
          </w:tcPr>
          <w:p w14:paraId="386D911F" w14:textId="77777777" w:rsidR="00505B74" w:rsidRDefault="00505B74" w:rsidP="008A344F">
            <w:pPr>
              <w:pStyle w:val="Table10ptText-ASDEFCON"/>
            </w:pPr>
            <w:r>
              <w:t>Highly Desirable</w:t>
            </w:r>
          </w:p>
        </w:tc>
      </w:tr>
      <w:tr w:rsidR="00505B74" w14:paraId="046B365D" w14:textId="77777777" w:rsidTr="003C6673">
        <w:trPr>
          <w:cantSplit/>
        </w:trPr>
        <w:tc>
          <w:tcPr>
            <w:tcW w:w="649" w:type="dxa"/>
          </w:tcPr>
          <w:p w14:paraId="667FBF79" w14:textId="77777777" w:rsidR="00505B74" w:rsidRDefault="00505B74" w:rsidP="00416922">
            <w:pPr>
              <w:pStyle w:val="ATTANNLV1-ASDEFCON"/>
              <w:keepNext w:val="0"/>
            </w:pPr>
          </w:p>
        </w:tc>
        <w:tc>
          <w:tcPr>
            <w:tcW w:w="6500" w:type="dxa"/>
          </w:tcPr>
          <w:p w14:paraId="4DE17ECA" w14:textId="77777777" w:rsidR="00505B74" w:rsidRDefault="00505B74" w:rsidP="008A344F">
            <w:pPr>
              <w:pStyle w:val="Table10ptText-ASDEFCON"/>
            </w:pPr>
            <w:r>
              <w:t>Are Support System alternatives being considered?</w:t>
            </w:r>
          </w:p>
        </w:tc>
        <w:tc>
          <w:tcPr>
            <w:tcW w:w="1200" w:type="dxa"/>
          </w:tcPr>
          <w:p w14:paraId="5EC9F28F" w14:textId="77777777" w:rsidR="00505B74" w:rsidRDefault="00505B74" w:rsidP="008A344F">
            <w:pPr>
              <w:pStyle w:val="Table10ptText-ASDEFCON"/>
            </w:pPr>
            <w:r>
              <w:t>Highly Desirable</w:t>
            </w:r>
          </w:p>
        </w:tc>
      </w:tr>
      <w:tr w:rsidR="00505B74" w14:paraId="7F738C1E" w14:textId="77777777" w:rsidTr="003C6673">
        <w:trPr>
          <w:cantSplit/>
        </w:trPr>
        <w:tc>
          <w:tcPr>
            <w:tcW w:w="649" w:type="dxa"/>
          </w:tcPr>
          <w:p w14:paraId="20113C2B" w14:textId="77777777" w:rsidR="00505B74" w:rsidRDefault="00505B74" w:rsidP="00416922">
            <w:pPr>
              <w:pStyle w:val="ATTANNLV1-ASDEFCON"/>
              <w:keepNext w:val="0"/>
            </w:pPr>
          </w:p>
        </w:tc>
        <w:tc>
          <w:tcPr>
            <w:tcW w:w="6500" w:type="dxa"/>
          </w:tcPr>
          <w:p w14:paraId="503E01CE" w14:textId="77777777" w:rsidR="00505B74" w:rsidRDefault="00505B74" w:rsidP="008A344F">
            <w:pPr>
              <w:pStyle w:val="Table10ptText-ASDEFCON"/>
            </w:pPr>
            <w:r>
              <w:t xml:space="preserve">Have potential Support System alternatives been evaluated with respect to </w:t>
            </w:r>
            <w:r w:rsidR="00EE24FB">
              <w:t xml:space="preserve">Life Cycle Cost (LCC), </w:t>
            </w:r>
            <w:r>
              <w:t>benefits, and risks?</w:t>
            </w:r>
          </w:p>
        </w:tc>
        <w:tc>
          <w:tcPr>
            <w:tcW w:w="1200" w:type="dxa"/>
          </w:tcPr>
          <w:p w14:paraId="75D820E9" w14:textId="77777777" w:rsidR="00505B74" w:rsidRDefault="00505B74" w:rsidP="008A344F">
            <w:pPr>
              <w:pStyle w:val="Table10ptText-ASDEFCON"/>
            </w:pPr>
            <w:r>
              <w:t>Mandatory</w:t>
            </w:r>
          </w:p>
        </w:tc>
      </w:tr>
      <w:tr w:rsidR="00505B74" w14:paraId="291AB006" w14:textId="77777777" w:rsidTr="003C6673">
        <w:trPr>
          <w:cantSplit/>
        </w:trPr>
        <w:tc>
          <w:tcPr>
            <w:tcW w:w="649" w:type="dxa"/>
          </w:tcPr>
          <w:p w14:paraId="0ED3564F" w14:textId="77777777" w:rsidR="00505B74" w:rsidRDefault="00505B74" w:rsidP="00416922">
            <w:pPr>
              <w:pStyle w:val="ATTANNLV1-ASDEFCON"/>
              <w:keepNext w:val="0"/>
            </w:pPr>
          </w:p>
        </w:tc>
        <w:tc>
          <w:tcPr>
            <w:tcW w:w="6500" w:type="dxa"/>
          </w:tcPr>
          <w:p w14:paraId="5CA2CE78" w14:textId="77777777" w:rsidR="00505B74" w:rsidRDefault="00505B74" w:rsidP="008A344F">
            <w:pPr>
              <w:pStyle w:val="Table10ptText-ASDEFCON"/>
            </w:pPr>
            <w:r>
              <w:t>Has an initial allocation of Mission System requirements to subsystems been performed to assess the convergence of initial design concepts to a range of viable solutions?</w:t>
            </w:r>
          </w:p>
        </w:tc>
        <w:tc>
          <w:tcPr>
            <w:tcW w:w="1200" w:type="dxa"/>
          </w:tcPr>
          <w:p w14:paraId="6CD7AD27" w14:textId="77777777" w:rsidR="00505B74" w:rsidRDefault="00505B74" w:rsidP="008A344F">
            <w:pPr>
              <w:pStyle w:val="Table10ptText-ASDEFCON"/>
            </w:pPr>
            <w:r>
              <w:t>Mandatory</w:t>
            </w:r>
          </w:p>
        </w:tc>
      </w:tr>
      <w:tr w:rsidR="00505B74" w14:paraId="3BD981D1" w14:textId="77777777" w:rsidTr="003C6673">
        <w:trPr>
          <w:cantSplit/>
        </w:trPr>
        <w:tc>
          <w:tcPr>
            <w:tcW w:w="649" w:type="dxa"/>
          </w:tcPr>
          <w:p w14:paraId="7FDF9D95" w14:textId="77777777" w:rsidR="00505B74" w:rsidRDefault="00505B74" w:rsidP="00416922">
            <w:pPr>
              <w:pStyle w:val="ATTANNLV1-ASDEFCON"/>
              <w:keepNext w:val="0"/>
            </w:pPr>
          </w:p>
        </w:tc>
        <w:tc>
          <w:tcPr>
            <w:tcW w:w="6500" w:type="dxa"/>
          </w:tcPr>
          <w:p w14:paraId="40AD614D" w14:textId="77777777" w:rsidR="00505B74" w:rsidRDefault="00505B74" w:rsidP="008A344F">
            <w:pPr>
              <w:pStyle w:val="Table10ptText-ASDEFCON"/>
            </w:pPr>
            <w:r>
              <w:t>Has an initial allocation of Support System requirements been made to each of the Support System Constituent Capabilities?</w:t>
            </w:r>
          </w:p>
        </w:tc>
        <w:tc>
          <w:tcPr>
            <w:tcW w:w="1200" w:type="dxa"/>
          </w:tcPr>
          <w:p w14:paraId="567AB0B2" w14:textId="77777777" w:rsidR="00505B74" w:rsidRDefault="00505B74" w:rsidP="008A344F">
            <w:pPr>
              <w:pStyle w:val="Table10ptText-ASDEFCON"/>
            </w:pPr>
            <w:r>
              <w:t>Mandatory</w:t>
            </w:r>
          </w:p>
        </w:tc>
      </w:tr>
      <w:tr w:rsidR="00505B74" w14:paraId="0D0AFDBC" w14:textId="77777777" w:rsidTr="003C6673">
        <w:trPr>
          <w:cantSplit/>
        </w:trPr>
        <w:tc>
          <w:tcPr>
            <w:tcW w:w="649" w:type="dxa"/>
          </w:tcPr>
          <w:p w14:paraId="22561102" w14:textId="77777777" w:rsidR="00505B74" w:rsidRDefault="00505B74" w:rsidP="00416922">
            <w:pPr>
              <w:pStyle w:val="ATTANNLV1-ASDEFCON"/>
              <w:keepNext w:val="0"/>
            </w:pPr>
          </w:p>
        </w:tc>
        <w:tc>
          <w:tcPr>
            <w:tcW w:w="6500" w:type="dxa"/>
          </w:tcPr>
          <w:p w14:paraId="5AD74AA6" w14:textId="77777777" w:rsidR="00505B74" w:rsidRDefault="00505B74" w:rsidP="008A344F">
            <w:pPr>
              <w:pStyle w:val="Table10ptText-ASDEFCON"/>
            </w:pPr>
            <w:r>
              <w:t>Have key technologies for the Mission System and Support System Components been identified and their maturity assessed and maturation processes identified where necessary?</w:t>
            </w:r>
          </w:p>
        </w:tc>
        <w:tc>
          <w:tcPr>
            <w:tcW w:w="1200" w:type="dxa"/>
          </w:tcPr>
          <w:p w14:paraId="1057A2BE" w14:textId="77777777" w:rsidR="00505B74" w:rsidRDefault="00505B74" w:rsidP="008A344F">
            <w:pPr>
              <w:pStyle w:val="Table10ptText-ASDEFCON"/>
            </w:pPr>
            <w:r>
              <w:t>Mandatory</w:t>
            </w:r>
          </w:p>
        </w:tc>
      </w:tr>
      <w:tr w:rsidR="00505B74" w14:paraId="3E6FAF07" w14:textId="77777777" w:rsidTr="003C6673">
        <w:trPr>
          <w:cantSplit/>
        </w:trPr>
        <w:tc>
          <w:tcPr>
            <w:tcW w:w="649" w:type="dxa"/>
          </w:tcPr>
          <w:p w14:paraId="79B4DD4D" w14:textId="77777777" w:rsidR="00505B74" w:rsidRDefault="00505B74" w:rsidP="00416922">
            <w:pPr>
              <w:pStyle w:val="ATTANNLV1-ASDEFCON"/>
              <w:keepNext w:val="0"/>
            </w:pPr>
          </w:p>
        </w:tc>
        <w:tc>
          <w:tcPr>
            <w:tcW w:w="6500" w:type="dxa"/>
          </w:tcPr>
          <w:p w14:paraId="2A9AC22B" w14:textId="77777777" w:rsidR="00505B74" w:rsidRDefault="00505B74" w:rsidP="008A344F">
            <w:pPr>
              <w:pStyle w:val="Table10ptText-ASDEFCON"/>
            </w:pPr>
            <w:r>
              <w:t xml:space="preserve">Has a hierarchy of Measures </w:t>
            </w:r>
            <w:proofErr w:type="gramStart"/>
            <w:r>
              <w:t>Of</w:t>
            </w:r>
            <w:proofErr w:type="gramEnd"/>
            <w:r>
              <w:t xml:space="preserve"> Effectiveness (MOEs) for both the Mission System and Support System been developed that derive from critical operational issues and lead to specific performance measures in the SS and SSSPEC?</w:t>
            </w:r>
          </w:p>
        </w:tc>
        <w:tc>
          <w:tcPr>
            <w:tcW w:w="1200" w:type="dxa"/>
          </w:tcPr>
          <w:p w14:paraId="0E17B461" w14:textId="77777777" w:rsidR="00505B74" w:rsidRDefault="00505B74" w:rsidP="008A344F">
            <w:pPr>
              <w:pStyle w:val="Table10ptText-ASDEFCON"/>
            </w:pPr>
            <w:r>
              <w:t>Highly Desirable</w:t>
            </w:r>
          </w:p>
        </w:tc>
      </w:tr>
      <w:tr w:rsidR="00505B74" w14:paraId="0F80D495" w14:textId="77777777" w:rsidTr="003C6673">
        <w:trPr>
          <w:cantSplit/>
        </w:trPr>
        <w:tc>
          <w:tcPr>
            <w:tcW w:w="649" w:type="dxa"/>
          </w:tcPr>
          <w:p w14:paraId="5D9A6573" w14:textId="77777777" w:rsidR="00505B74" w:rsidRDefault="00505B74" w:rsidP="00416922">
            <w:pPr>
              <w:pStyle w:val="ATTANNLV1-ASDEFCON"/>
              <w:keepNext w:val="0"/>
            </w:pPr>
          </w:p>
        </w:tc>
        <w:tc>
          <w:tcPr>
            <w:tcW w:w="6500" w:type="dxa"/>
          </w:tcPr>
          <w:p w14:paraId="0732D8AE" w14:textId="77777777" w:rsidR="00505B74" w:rsidRDefault="00505B74" w:rsidP="008A344F">
            <w:pPr>
              <w:pStyle w:val="Table10ptText-ASDEFCON"/>
            </w:pPr>
            <w:r>
              <w:t>Have key Technical Performance Measures (TPMs) been identified and reported against?</w:t>
            </w:r>
          </w:p>
        </w:tc>
        <w:tc>
          <w:tcPr>
            <w:tcW w:w="1200" w:type="dxa"/>
          </w:tcPr>
          <w:p w14:paraId="44AF2DE7" w14:textId="77777777" w:rsidR="00505B74" w:rsidRDefault="00505B74" w:rsidP="008A344F">
            <w:pPr>
              <w:pStyle w:val="Table10ptText-ASDEFCON"/>
            </w:pPr>
            <w:r>
              <w:t>Highly Desirable</w:t>
            </w:r>
          </w:p>
        </w:tc>
      </w:tr>
      <w:tr w:rsidR="00505B74" w14:paraId="17C7B2E7" w14:textId="77777777" w:rsidTr="003C6673">
        <w:trPr>
          <w:cantSplit/>
        </w:trPr>
        <w:tc>
          <w:tcPr>
            <w:tcW w:w="649" w:type="dxa"/>
          </w:tcPr>
          <w:p w14:paraId="5C680D8D" w14:textId="77777777" w:rsidR="00505B74" w:rsidRDefault="00505B74" w:rsidP="00416922">
            <w:pPr>
              <w:pStyle w:val="ATTANNLV1-ASDEFCON"/>
              <w:keepNext w:val="0"/>
            </w:pPr>
          </w:p>
        </w:tc>
        <w:tc>
          <w:tcPr>
            <w:tcW w:w="6500" w:type="dxa"/>
          </w:tcPr>
          <w:p w14:paraId="1EDCC79F" w14:textId="77777777" w:rsidR="00505B74" w:rsidRDefault="00505B74" w:rsidP="008A344F">
            <w:pPr>
              <w:pStyle w:val="Table10ptText-ASDEFCON"/>
            </w:pPr>
            <w:r>
              <w:t xml:space="preserve">Has an assessment of the feasibility of Mission System and Support System requirements in terms of technology, design constraints, </w:t>
            </w:r>
            <w:proofErr w:type="spellStart"/>
            <w:r>
              <w:t>producibility</w:t>
            </w:r>
            <w:proofErr w:type="spellEnd"/>
            <w:r>
              <w:t xml:space="preserve">, </w:t>
            </w:r>
            <w:proofErr w:type="spellStart"/>
            <w:r>
              <w:t>deployability</w:t>
            </w:r>
            <w:proofErr w:type="spellEnd"/>
            <w:r>
              <w:t xml:space="preserve">, operability, supportability, trainability, disposability, </w:t>
            </w:r>
            <w:proofErr w:type="spellStart"/>
            <w:r>
              <w:t>etc</w:t>
            </w:r>
            <w:proofErr w:type="spellEnd"/>
            <w:r w:rsidR="002A061A">
              <w:t>,</w:t>
            </w:r>
            <w:r>
              <w:t xml:space="preserve"> been performed? </w:t>
            </w:r>
          </w:p>
        </w:tc>
        <w:tc>
          <w:tcPr>
            <w:tcW w:w="1200" w:type="dxa"/>
          </w:tcPr>
          <w:p w14:paraId="16E2D9BC" w14:textId="77777777" w:rsidR="00505B74" w:rsidRDefault="00505B74" w:rsidP="008A344F">
            <w:pPr>
              <w:pStyle w:val="Table10ptText-ASDEFCON"/>
            </w:pPr>
            <w:r>
              <w:t>Mandatory</w:t>
            </w:r>
          </w:p>
        </w:tc>
      </w:tr>
      <w:tr w:rsidR="00505B74" w14:paraId="4A258632" w14:textId="77777777" w:rsidTr="003C6673">
        <w:trPr>
          <w:cantSplit/>
        </w:trPr>
        <w:tc>
          <w:tcPr>
            <w:tcW w:w="649" w:type="dxa"/>
          </w:tcPr>
          <w:p w14:paraId="632704D5" w14:textId="77777777" w:rsidR="00505B74" w:rsidRDefault="00505B74" w:rsidP="00416922">
            <w:pPr>
              <w:pStyle w:val="ATTANNLV1-ASDEFCON"/>
              <w:keepNext w:val="0"/>
            </w:pPr>
          </w:p>
        </w:tc>
        <w:tc>
          <w:tcPr>
            <w:tcW w:w="6500" w:type="dxa"/>
          </w:tcPr>
          <w:p w14:paraId="6AF15311" w14:textId="77777777" w:rsidR="00505B74" w:rsidRDefault="00505B74" w:rsidP="008A344F">
            <w:pPr>
              <w:pStyle w:val="Table10ptText-ASDEFCON"/>
            </w:pPr>
            <w:r>
              <w:t xml:space="preserve">Have Mission System and Support System requirements been analysed with the purpose of minimising LCC, and reducing development schedule and risk? </w:t>
            </w:r>
          </w:p>
        </w:tc>
        <w:tc>
          <w:tcPr>
            <w:tcW w:w="1200" w:type="dxa"/>
          </w:tcPr>
          <w:p w14:paraId="470C9E66" w14:textId="77777777" w:rsidR="00505B74" w:rsidRDefault="00505B74" w:rsidP="008A344F">
            <w:pPr>
              <w:pStyle w:val="Table10ptText-ASDEFCON"/>
            </w:pPr>
            <w:r>
              <w:t>Mandatory</w:t>
            </w:r>
          </w:p>
        </w:tc>
      </w:tr>
      <w:tr w:rsidR="00505B74" w14:paraId="5B8EEB5F" w14:textId="77777777" w:rsidTr="003C6673">
        <w:trPr>
          <w:cantSplit/>
        </w:trPr>
        <w:tc>
          <w:tcPr>
            <w:tcW w:w="649" w:type="dxa"/>
          </w:tcPr>
          <w:p w14:paraId="1C9A0F85" w14:textId="77777777" w:rsidR="00505B74" w:rsidRDefault="00505B74" w:rsidP="00416922">
            <w:pPr>
              <w:pStyle w:val="ATTANNLV1-ASDEFCON"/>
              <w:keepNext w:val="0"/>
            </w:pPr>
          </w:p>
        </w:tc>
        <w:tc>
          <w:tcPr>
            <w:tcW w:w="6500" w:type="dxa"/>
          </w:tcPr>
          <w:p w14:paraId="5D52359C" w14:textId="77777777" w:rsidR="00505B74" w:rsidRDefault="00505B74" w:rsidP="008A344F">
            <w:pPr>
              <w:pStyle w:val="Table10ptText-ASDEFCON"/>
            </w:pPr>
            <w:r>
              <w:t>Have trade-offs among stated system/subsystem specification requirements/constraints and resulting engineering design requirements/constraints, and logistic/cost-of-ownership requirements/constraints been performed?</w:t>
            </w:r>
          </w:p>
        </w:tc>
        <w:tc>
          <w:tcPr>
            <w:tcW w:w="1200" w:type="dxa"/>
          </w:tcPr>
          <w:p w14:paraId="35DF88C6" w14:textId="77777777" w:rsidR="00505B74" w:rsidRDefault="00505B74" w:rsidP="008A344F">
            <w:pPr>
              <w:pStyle w:val="Table10ptText-ASDEFCON"/>
            </w:pPr>
            <w:r>
              <w:t>Highly Desirable</w:t>
            </w:r>
          </w:p>
        </w:tc>
      </w:tr>
      <w:tr w:rsidR="00505B74" w14:paraId="20B3C3B9" w14:textId="77777777" w:rsidTr="003C6673">
        <w:trPr>
          <w:cantSplit/>
        </w:trPr>
        <w:tc>
          <w:tcPr>
            <w:tcW w:w="649" w:type="dxa"/>
          </w:tcPr>
          <w:p w14:paraId="14E87461" w14:textId="77777777" w:rsidR="00505B74" w:rsidRDefault="00505B74" w:rsidP="00416922">
            <w:pPr>
              <w:pStyle w:val="ATTANNLV1-ASDEFCON"/>
              <w:keepNext w:val="0"/>
            </w:pPr>
          </w:p>
        </w:tc>
        <w:tc>
          <w:tcPr>
            <w:tcW w:w="6500" w:type="dxa"/>
          </w:tcPr>
          <w:p w14:paraId="34C5710D" w14:textId="77777777" w:rsidR="00505B74" w:rsidRDefault="00505B74" w:rsidP="008A344F">
            <w:pPr>
              <w:pStyle w:val="Table10ptText-ASDEFCON"/>
            </w:pPr>
            <w:r>
              <w:t>Have the results of Commonwealth-directed trade studies been presented, and have the implications for the requirements for the Mission System and Support System been addressed?</w:t>
            </w:r>
          </w:p>
        </w:tc>
        <w:tc>
          <w:tcPr>
            <w:tcW w:w="1200" w:type="dxa"/>
          </w:tcPr>
          <w:p w14:paraId="158EC1F6" w14:textId="77777777" w:rsidR="00505B74" w:rsidRDefault="00505B74" w:rsidP="008A344F">
            <w:pPr>
              <w:pStyle w:val="Table10ptText-ASDEFCON"/>
            </w:pPr>
            <w:r>
              <w:t>Optional</w:t>
            </w:r>
          </w:p>
        </w:tc>
      </w:tr>
      <w:tr w:rsidR="00505B74" w14:paraId="146CCBCB" w14:textId="77777777" w:rsidTr="003C6673">
        <w:trPr>
          <w:cantSplit/>
        </w:trPr>
        <w:tc>
          <w:tcPr>
            <w:tcW w:w="649" w:type="dxa"/>
          </w:tcPr>
          <w:p w14:paraId="2B686361" w14:textId="77777777" w:rsidR="00505B74" w:rsidRDefault="00505B74" w:rsidP="00416922">
            <w:pPr>
              <w:pStyle w:val="ATTANNLV1-ASDEFCON"/>
              <w:keepNext w:val="0"/>
            </w:pPr>
          </w:p>
        </w:tc>
        <w:tc>
          <w:tcPr>
            <w:tcW w:w="6500" w:type="dxa"/>
          </w:tcPr>
          <w:p w14:paraId="5EB94B8A" w14:textId="77777777" w:rsidR="00505B74" w:rsidRDefault="00505B74" w:rsidP="008A344F">
            <w:pPr>
              <w:pStyle w:val="Table10ptText-ASDEFCON"/>
            </w:pPr>
            <w:r>
              <w:t>Have the likely areas for future change or expansion for both the Mission System and Support System over the LOT been considered?</w:t>
            </w:r>
          </w:p>
        </w:tc>
        <w:tc>
          <w:tcPr>
            <w:tcW w:w="1200" w:type="dxa"/>
          </w:tcPr>
          <w:p w14:paraId="0593DC08" w14:textId="77777777" w:rsidR="00505B74" w:rsidRDefault="00505B74" w:rsidP="008A344F">
            <w:pPr>
              <w:pStyle w:val="Table10ptText-ASDEFCON"/>
            </w:pPr>
            <w:r>
              <w:t>Mandatory</w:t>
            </w:r>
          </w:p>
        </w:tc>
      </w:tr>
      <w:tr w:rsidR="00505B74" w14:paraId="7BC7763B" w14:textId="77777777" w:rsidTr="003C6673">
        <w:trPr>
          <w:cantSplit/>
        </w:trPr>
        <w:tc>
          <w:tcPr>
            <w:tcW w:w="649" w:type="dxa"/>
          </w:tcPr>
          <w:p w14:paraId="2CD2D6A8" w14:textId="77777777" w:rsidR="00505B74" w:rsidRDefault="00505B74" w:rsidP="00416922">
            <w:pPr>
              <w:pStyle w:val="ATTANNLV1-ASDEFCON"/>
              <w:keepNext w:val="0"/>
            </w:pPr>
          </w:p>
        </w:tc>
        <w:tc>
          <w:tcPr>
            <w:tcW w:w="6500" w:type="dxa"/>
          </w:tcPr>
          <w:p w14:paraId="2F81AF71" w14:textId="77777777" w:rsidR="00505B74" w:rsidRDefault="00505B74" w:rsidP="008A344F">
            <w:pPr>
              <w:pStyle w:val="Table10ptText-ASDEFCON"/>
            </w:pPr>
            <w:r>
              <w:t>Have the system requirements for both the Mission System and Support System adequately captured the need for future change or expansion in the likely areas?</w:t>
            </w:r>
          </w:p>
        </w:tc>
        <w:tc>
          <w:tcPr>
            <w:tcW w:w="1200" w:type="dxa"/>
          </w:tcPr>
          <w:p w14:paraId="1D3455AC" w14:textId="77777777" w:rsidR="00505B74" w:rsidRDefault="00505B74" w:rsidP="008A344F">
            <w:pPr>
              <w:pStyle w:val="Table10ptText-ASDEFCON"/>
            </w:pPr>
            <w:r>
              <w:t>Mandatory</w:t>
            </w:r>
          </w:p>
        </w:tc>
      </w:tr>
      <w:tr w:rsidR="00505B74" w14:paraId="16AD99A2" w14:textId="77777777" w:rsidTr="003C6673">
        <w:trPr>
          <w:cantSplit/>
        </w:trPr>
        <w:tc>
          <w:tcPr>
            <w:tcW w:w="649" w:type="dxa"/>
          </w:tcPr>
          <w:p w14:paraId="2E0FB1F7" w14:textId="77777777" w:rsidR="00505B74" w:rsidRDefault="00505B74" w:rsidP="00416922">
            <w:pPr>
              <w:pStyle w:val="ATTANNLV1-ASDEFCON"/>
              <w:keepNext w:val="0"/>
            </w:pPr>
          </w:p>
        </w:tc>
        <w:tc>
          <w:tcPr>
            <w:tcW w:w="6500" w:type="dxa"/>
          </w:tcPr>
          <w:p w14:paraId="2B2B2660" w14:textId="77777777" w:rsidR="00505B74" w:rsidRDefault="00505B74" w:rsidP="008A344F">
            <w:pPr>
              <w:pStyle w:val="Table10ptText-ASDEFCON"/>
            </w:pPr>
            <w:r>
              <w:t>Have the appropriate standards for external interfaces and, if applicable, for internal architecture been considered to ensure the solution for the Mission System is robust over the LOT?</w:t>
            </w:r>
          </w:p>
        </w:tc>
        <w:tc>
          <w:tcPr>
            <w:tcW w:w="1200" w:type="dxa"/>
          </w:tcPr>
          <w:p w14:paraId="316BFBF4" w14:textId="77777777" w:rsidR="00505B74" w:rsidRDefault="00505B74" w:rsidP="008A344F">
            <w:pPr>
              <w:pStyle w:val="Table10ptText-ASDEFCON"/>
            </w:pPr>
            <w:r>
              <w:t>Highly Desirable</w:t>
            </w:r>
          </w:p>
        </w:tc>
      </w:tr>
      <w:tr w:rsidR="00505B74" w14:paraId="7EF0C7DA" w14:textId="77777777" w:rsidTr="003C6673">
        <w:trPr>
          <w:cantSplit/>
        </w:trPr>
        <w:tc>
          <w:tcPr>
            <w:tcW w:w="649" w:type="dxa"/>
          </w:tcPr>
          <w:p w14:paraId="1CEB9519" w14:textId="77777777" w:rsidR="00505B74" w:rsidRDefault="00505B74" w:rsidP="00416922">
            <w:pPr>
              <w:pStyle w:val="ATTANNLV1-ASDEFCON"/>
              <w:keepNext w:val="0"/>
            </w:pPr>
          </w:p>
        </w:tc>
        <w:tc>
          <w:tcPr>
            <w:tcW w:w="6500" w:type="dxa"/>
          </w:tcPr>
          <w:p w14:paraId="14C3B13B" w14:textId="77777777" w:rsidR="00505B74" w:rsidRDefault="00505B74" w:rsidP="008A344F">
            <w:pPr>
              <w:pStyle w:val="Table10ptText-ASDEFCON"/>
            </w:pPr>
            <w:r>
              <w:t>Have quality factors (</w:t>
            </w:r>
            <w:proofErr w:type="spellStart"/>
            <w:r w:rsidR="00B647EB">
              <w:t>eg</w:t>
            </w:r>
            <w:proofErr w:type="spellEnd"/>
            <w:r w:rsidR="00B647EB">
              <w:t>,</w:t>
            </w:r>
            <w:r>
              <w:t xml:space="preserve"> availability, reliability, standardisation, interoperability and obsolescence) been specified as measurable requirements or prioritised design goals for both the Mission System and Support System Components?</w:t>
            </w:r>
          </w:p>
        </w:tc>
        <w:tc>
          <w:tcPr>
            <w:tcW w:w="1200" w:type="dxa"/>
          </w:tcPr>
          <w:p w14:paraId="3272F369" w14:textId="77777777" w:rsidR="00505B74" w:rsidRDefault="00505B74" w:rsidP="008A344F">
            <w:pPr>
              <w:pStyle w:val="Table10ptText-ASDEFCON"/>
            </w:pPr>
            <w:r>
              <w:t>Mandatory</w:t>
            </w:r>
          </w:p>
        </w:tc>
      </w:tr>
      <w:tr w:rsidR="00505B74" w14:paraId="1C37BE40" w14:textId="77777777" w:rsidTr="003C6673">
        <w:trPr>
          <w:cantSplit/>
        </w:trPr>
        <w:tc>
          <w:tcPr>
            <w:tcW w:w="649" w:type="dxa"/>
          </w:tcPr>
          <w:p w14:paraId="762FE5B0" w14:textId="77777777" w:rsidR="00505B74" w:rsidRDefault="00505B74" w:rsidP="00416922">
            <w:pPr>
              <w:pStyle w:val="ATTANNLV1-ASDEFCON"/>
              <w:keepNext w:val="0"/>
            </w:pPr>
          </w:p>
        </w:tc>
        <w:tc>
          <w:tcPr>
            <w:tcW w:w="6500" w:type="dxa"/>
          </w:tcPr>
          <w:p w14:paraId="05716DB3" w14:textId="28DA45A1" w:rsidR="00452BD0" w:rsidRPr="0070646C" w:rsidRDefault="00452BD0" w:rsidP="00452BD0">
            <w:pPr>
              <w:pStyle w:val="Table10ptText-ASDEFCON"/>
              <w:numPr>
                <w:ilvl w:val="0"/>
                <w:numId w:val="0"/>
              </w:numPr>
            </w:pPr>
            <w:r w:rsidRPr="0070646C">
              <w:t xml:space="preserve">Has preliminary context of use analyses been conducted to </w:t>
            </w:r>
            <w:r>
              <w:t>demonstrate an</w:t>
            </w:r>
            <w:r w:rsidRPr="0070646C">
              <w:t xml:space="preserve"> adequate understanding of the target audience, their roles</w:t>
            </w:r>
            <w:r>
              <w:t xml:space="preserve"> and</w:t>
            </w:r>
            <w:r w:rsidRPr="0070646C">
              <w:t xml:space="preserve"> responsibilities?</w:t>
            </w:r>
          </w:p>
          <w:p w14:paraId="6B8A1071" w14:textId="2A7E63D6" w:rsidR="00452BD0" w:rsidRPr="0070646C" w:rsidRDefault="00452BD0" w:rsidP="00452BD0">
            <w:pPr>
              <w:pStyle w:val="Table10ptText-ASDEFCON"/>
            </w:pPr>
            <w:r>
              <w:t xml:space="preserve">Do the defined Human System Integration (HSI) requirements cover all relevant aspects of system operation and support, including personnel numbers, skill levels, </w:t>
            </w:r>
            <w:proofErr w:type="gramStart"/>
            <w:r>
              <w:t>workload</w:t>
            </w:r>
            <w:proofErr w:type="gramEnd"/>
            <w:r>
              <w:t xml:space="preserve"> and team design?</w:t>
            </w:r>
          </w:p>
          <w:p w14:paraId="2AA5A388" w14:textId="43A4E010" w:rsidR="00452BD0" w:rsidRDefault="00452BD0" w:rsidP="00452BD0">
            <w:pPr>
              <w:pStyle w:val="Table10ptText-ASDEFCON"/>
            </w:pPr>
            <w:r w:rsidRPr="0070646C">
              <w:t>Are</w:t>
            </w:r>
            <w:r>
              <w:t xml:space="preserve"> HSI</w:t>
            </w:r>
            <w:r w:rsidRPr="0070646C">
              <w:t xml:space="preserve"> requirements </w:t>
            </w:r>
            <w:r>
              <w:t xml:space="preserve">for both the Mission System and Support System </w:t>
            </w:r>
            <w:r w:rsidRPr="0070646C">
              <w:t>well-defined, traceable and sufficiently robust to support Verification?</w:t>
            </w:r>
          </w:p>
          <w:p w14:paraId="01623EBE" w14:textId="77777777" w:rsidR="00452BD0" w:rsidRDefault="00452BD0" w:rsidP="00452BD0">
            <w:pPr>
              <w:pStyle w:val="Table10ptText-ASDEFCON"/>
            </w:pPr>
            <w:r>
              <w:t xml:space="preserve">Has the HSIRR been created and populated? </w:t>
            </w:r>
          </w:p>
          <w:p w14:paraId="268B7591" w14:textId="2DEB157F" w:rsidR="00505B74" w:rsidRDefault="00452BD0" w:rsidP="00FA6515">
            <w:pPr>
              <w:pStyle w:val="Table10ptText-ASDEFCON"/>
            </w:pPr>
            <w:r>
              <w:t>Have all identified HSI related risks been entered into the HSIRR for future tracking and management?</w:t>
            </w:r>
          </w:p>
        </w:tc>
        <w:tc>
          <w:tcPr>
            <w:tcW w:w="1200" w:type="dxa"/>
          </w:tcPr>
          <w:p w14:paraId="4F2A136B" w14:textId="77777777" w:rsidR="00505B74" w:rsidRDefault="00505B74" w:rsidP="008A344F">
            <w:pPr>
              <w:pStyle w:val="Table10ptText-ASDEFCON"/>
            </w:pPr>
            <w:r>
              <w:t>Highly Desirable</w:t>
            </w:r>
          </w:p>
        </w:tc>
      </w:tr>
      <w:tr w:rsidR="00505B74" w14:paraId="545C968B" w14:textId="77777777" w:rsidTr="003C6673">
        <w:trPr>
          <w:cantSplit/>
        </w:trPr>
        <w:tc>
          <w:tcPr>
            <w:tcW w:w="649" w:type="dxa"/>
          </w:tcPr>
          <w:p w14:paraId="218A5094" w14:textId="77777777" w:rsidR="00505B74" w:rsidRDefault="00505B74" w:rsidP="00416922">
            <w:pPr>
              <w:pStyle w:val="ATTANNLV1-ASDEFCON"/>
              <w:keepNext w:val="0"/>
            </w:pPr>
          </w:p>
        </w:tc>
        <w:tc>
          <w:tcPr>
            <w:tcW w:w="6500" w:type="dxa"/>
          </w:tcPr>
          <w:p w14:paraId="52420180" w14:textId="77777777" w:rsidR="00505B74" w:rsidRDefault="00505B74" w:rsidP="008A344F">
            <w:pPr>
              <w:pStyle w:val="Table10ptText-ASDEFCON"/>
            </w:pPr>
            <w:r>
              <w:t>Have appropriate regulatory issues been addressed in the system requirements for both the Mission System and the Support System? For example, consider:</w:t>
            </w:r>
          </w:p>
          <w:p w14:paraId="49406D22" w14:textId="77777777" w:rsidR="00505B74" w:rsidRDefault="00586BA6" w:rsidP="008A344F">
            <w:pPr>
              <w:pStyle w:val="Table10ptSub1-ASDEFCON"/>
            </w:pPr>
            <w:r>
              <w:t xml:space="preserve">Australian Communications and Media </w:t>
            </w:r>
            <w:r w:rsidR="00505B74">
              <w:t>Authority (AC</w:t>
            </w:r>
            <w:r>
              <w:t>M</w:t>
            </w:r>
            <w:r w:rsidR="00731678">
              <w:t>A) regulatory requirements;</w:t>
            </w:r>
          </w:p>
          <w:p w14:paraId="47A77ED4" w14:textId="77777777" w:rsidR="00505B74" w:rsidRDefault="006C6BD7" w:rsidP="008A344F">
            <w:pPr>
              <w:pStyle w:val="Table10ptSub1-ASDEFCON"/>
            </w:pPr>
            <w:r>
              <w:t>e</w:t>
            </w:r>
            <w:r w:rsidR="00731678">
              <w:t>nvironmental requirements;</w:t>
            </w:r>
          </w:p>
          <w:p w14:paraId="7FB95DCF" w14:textId="77777777" w:rsidR="00505B74" w:rsidRDefault="00731678" w:rsidP="008A344F">
            <w:pPr>
              <w:pStyle w:val="Table10ptSub1-ASDEFCON"/>
            </w:pPr>
            <w:r>
              <w:t>EMI/EMC regulatory requirements;</w:t>
            </w:r>
          </w:p>
          <w:p w14:paraId="0550C364" w14:textId="77777777" w:rsidR="006C6BD7" w:rsidRDefault="008820C5" w:rsidP="008A344F">
            <w:pPr>
              <w:pStyle w:val="Table10ptSub1-ASDEFCON"/>
            </w:pPr>
            <w:r>
              <w:t xml:space="preserve">Materiel Safety </w:t>
            </w:r>
            <w:r w:rsidR="00731678">
              <w:t>requirements;</w:t>
            </w:r>
          </w:p>
          <w:p w14:paraId="06648A1B" w14:textId="77777777" w:rsidR="00505B74" w:rsidRDefault="008820C5">
            <w:pPr>
              <w:pStyle w:val="Table10ptSub1-ASDEFCON"/>
            </w:pPr>
            <w:r>
              <w:t xml:space="preserve">system </w:t>
            </w:r>
            <w:r w:rsidR="00731678">
              <w:t>security requirements;</w:t>
            </w:r>
            <w:r w:rsidR="006C6BD7">
              <w:t xml:space="preserve"> </w:t>
            </w:r>
            <w:r w:rsidR="00505B74">
              <w:t>and</w:t>
            </w:r>
          </w:p>
          <w:p w14:paraId="5A12D8D1" w14:textId="77777777" w:rsidR="00505B74" w:rsidRDefault="003C6673">
            <w:pPr>
              <w:pStyle w:val="Table10ptSub1-ASDEFCON"/>
            </w:pPr>
            <w:r>
              <w:t>ADF regulatory</w:t>
            </w:r>
            <w:r w:rsidR="00ED78F5">
              <w:t xml:space="preserve"> / assurance framework</w:t>
            </w:r>
            <w:r>
              <w:t xml:space="preserve"> </w:t>
            </w:r>
            <w:r w:rsidR="00505B74">
              <w:t>requirements.</w:t>
            </w:r>
          </w:p>
        </w:tc>
        <w:tc>
          <w:tcPr>
            <w:tcW w:w="1200" w:type="dxa"/>
          </w:tcPr>
          <w:p w14:paraId="2014ADCF" w14:textId="77777777" w:rsidR="00505B74" w:rsidRDefault="00505B74">
            <w:pPr>
              <w:pStyle w:val="Table10ptText-ASDEFCON"/>
            </w:pPr>
            <w:r>
              <w:t>Mandatory</w:t>
            </w:r>
          </w:p>
        </w:tc>
      </w:tr>
      <w:tr w:rsidR="00505B74" w14:paraId="318046BD" w14:textId="77777777" w:rsidTr="003C6673">
        <w:trPr>
          <w:cantSplit/>
        </w:trPr>
        <w:tc>
          <w:tcPr>
            <w:tcW w:w="649" w:type="dxa"/>
          </w:tcPr>
          <w:p w14:paraId="7F08431C" w14:textId="77777777" w:rsidR="00505B74" w:rsidRDefault="00505B74" w:rsidP="00416922">
            <w:pPr>
              <w:pStyle w:val="ATTANNLV1-ASDEFCON"/>
              <w:keepNext w:val="0"/>
            </w:pPr>
          </w:p>
        </w:tc>
        <w:tc>
          <w:tcPr>
            <w:tcW w:w="6500" w:type="dxa"/>
          </w:tcPr>
          <w:p w14:paraId="7B038998" w14:textId="77777777" w:rsidR="00505B74" w:rsidRDefault="00505B74" w:rsidP="008A344F">
            <w:pPr>
              <w:pStyle w:val="Table10ptText-ASDEFCON"/>
            </w:pPr>
            <w:r>
              <w:t xml:space="preserve">Have the identified hazards and their classification been </w:t>
            </w:r>
            <w:proofErr w:type="gramStart"/>
            <w:r>
              <w:t>Approved</w:t>
            </w:r>
            <w:proofErr w:type="gramEnd"/>
            <w:r>
              <w:t xml:space="preserve"> by the Commonwealth Representative?</w:t>
            </w:r>
          </w:p>
        </w:tc>
        <w:tc>
          <w:tcPr>
            <w:tcW w:w="1200" w:type="dxa"/>
          </w:tcPr>
          <w:p w14:paraId="51C2994F" w14:textId="77777777" w:rsidR="00505B74" w:rsidRDefault="00505B74" w:rsidP="008A344F">
            <w:pPr>
              <w:pStyle w:val="Table10ptText-ASDEFCON"/>
            </w:pPr>
            <w:r>
              <w:t>Mandatory</w:t>
            </w:r>
          </w:p>
        </w:tc>
      </w:tr>
      <w:tr w:rsidR="00505B74" w14:paraId="76551043" w14:textId="77777777" w:rsidTr="003C6673">
        <w:trPr>
          <w:cantSplit/>
        </w:trPr>
        <w:tc>
          <w:tcPr>
            <w:tcW w:w="649" w:type="dxa"/>
          </w:tcPr>
          <w:p w14:paraId="21268EBD" w14:textId="77777777" w:rsidR="00505B74" w:rsidRDefault="00505B74" w:rsidP="00416922">
            <w:pPr>
              <w:pStyle w:val="ATTANNLV1-ASDEFCON"/>
              <w:keepNext w:val="0"/>
            </w:pPr>
          </w:p>
        </w:tc>
        <w:tc>
          <w:tcPr>
            <w:tcW w:w="6500" w:type="dxa"/>
          </w:tcPr>
          <w:p w14:paraId="5F3EA679" w14:textId="77777777" w:rsidR="00505B74" w:rsidRDefault="00505B74" w:rsidP="008A344F">
            <w:pPr>
              <w:pStyle w:val="Table10ptText-ASDEFCON"/>
            </w:pPr>
            <w:r>
              <w:t xml:space="preserve">Have alternative approaches for implementing </w:t>
            </w:r>
            <w:r w:rsidR="007446E5">
              <w:t xml:space="preserve">system </w:t>
            </w:r>
            <w:r>
              <w:t>security requirements been evaluated?</w:t>
            </w:r>
          </w:p>
        </w:tc>
        <w:tc>
          <w:tcPr>
            <w:tcW w:w="1200" w:type="dxa"/>
          </w:tcPr>
          <w:p w14:paraId="01856A8B" w14:textId="77777777" w:rsidR="00505B74" w:rsidRDefault="00505B74" w:rsidP="008A344F">
            <w:pPr>
              <w:pStyle w:val="Table10ptText-ASDEFCON"/>
            </w:pPr>
            <w:r>
              <w:t>Highly Desirable</w:t>
            </w:r>
          </w:p>
        </w:tc>
      </w:tr>
      <w:tr w:rsidR="00505B74" w14:paraId="09870025" w14:textId="77777777" w:rsidTr="003C6673">
        <w:trPr>
          <w:cantSplit/>
        </w:trPr>
        <w:tc>
          <w:tcPr>
            <w:tcW w:w="649" w:type="dxa"/>
          </w:tcPr>
          <w:p w14:paraId="385DDC44" w14:textId="77777777" w:rsidR="00505B74" w:rsidRDefault="00505B74" w:rsidP="00416922">
            <w:pPr>
              <w:pStyle w:val="ATTANNLV1-ASDEFCON"/>
              <w:keepNext w:val="0"/>
            </w:pPr>
          </w:p>
        </w:tc>
        <w:tc>
          <w:tcPr>
            <w:tcW w:w="6500" w:type="dxa"/>
          </w:tcPr>
          <w:p w14:paraId="03D800BD" w14:textId="77777777" w:rsidR="00505B74" w:rsidRDefault="00505B74" w:rsidP="008A344F">
            <w:pPr>
              <w:pStyle w:val="Table10ptText-ASDEFCON"/>
            </w:pPr>
            <w:r>
              <w:t>Have all risks identified prior to SRR been reported against?</w:t>
            </w:r>
          </w:p>
        </w:tc>
        <w:tc>
          <w:tcPr>
            <w:tcW w:w="1200" w:type="dxa"/>
          </w:tcPr>
          <w:p w14:paraId="10A0F295" w14:textId="77777777" w:rsidR="00505B74" w:rsidRDefault="00505B74" w:rsidP="008A344F">
            <w:pPr>
              <w:pStyle w:val="Table10ptText-ASDEFCON"/>
            </w:pPr>
            <w:r>
              <w:t>Mandatory</w:t>
            </w:r>
          </w:p>
        </w:tc>
      </w:tr>
      <w:tr w:rsidR="00505B74" w14:paraId="417820D4" w14:textId="77777777" w:rsidTr="003C6673">
        <w:trPr>
          <w:cantSplit/>
        </w:trPr>
        <w:tc>
          <w:tcPr>
            <w:tcW w:w="649" w:type="dxa"/>
          </w:tcPr>
          <w:p w14:paraId="1B1D3FE5" w14:textId="77777777" w:rsidR="00505B74" w:rsidRDefault="00505B74" w:rsidP="00416922">
            <w:pPr>
              <w:pStyle w:val="ATTANNLV1-ASDEFCON"/>
              <w:keepNext w:val="0"/>
            </w:pPr>
          </w:p>
        </w:tc>
        <w:tc>
          <w:tcPr>
            <w:tcW w:w="6500" w:type="dxa"/>
          </w:tcPr>
          <w:p w14:paraId="4C28ED5C" w14:textId="77777777" w:rsidR="00505B74" w:rsidRDefault="00505B74" w:rsidP="008A344F">
            <w:pPr>
              <w:pStyle w:val="Table10ptText-ASDEFCON"/>
            </w:pPr>
            <w:r>
              <w:t xml:space="preserve">Does the Contractor’s proposed solution for both the Mission System and Support System represent a minimised LCC solution, as demonstrated in accordance with the Approved </w:t>
            </w:r>
            <w:r w:rsidR="00B647EB">
              <w:t>governing plan for LCC (</w:t>
            </w:r>
            <w:proofErr w:type="spellStart"/>
            <w:r w:rsidR="00B647EB">
              <w:t>eg</w:t>
            </w:r>
            <w:proofErr w:type="spellEnd"/>
            <w:r w:rsidR="00B647EB">
              <w:t xml:space="preserve">, </w:t>
            </w:r>
            <w:r>
              <w:t>LCC Management Plan (LCCMP)</w:t>
            </w:r>
            <w:r w:rsidR="00B647EB">
              <w:t>)</w:t>
            </w:r>
            <w:r>
              <w:t>?</w:t>
            </w:r>
          </w:p>
        </w:tc>
        <w:tc>
          <w:tcPr>
            <w:tcW w:w="1200" w:type="dxa"/>
          </w:tcPr>
          <w:p w14:paraId="5926D2F7" w14:textId="77777777" w:rsidR="00505B74" w:rsidRDefault="00505B74" w:rsidP="008A344F">
            <w:pPr>
              <w:pStyle w:val="Table10ptText-ASDEFCON"/>
            </w:pPr>
            <w:r>
              <w:t>Mandatory</w:t>
            </w:r>
          </w:p>
        </w:tc>
      </w:tr>
      <w:tr w:rsidR="00505B74" w14:paraId="020CA3B0" w14:textId="77777777" w:rsidTr="003C6673">
        <w:trPr>
          <w:cantSplit/>
        </w:trPr>
        <w:tc>
          <w:tcPr>
            <w:tcW w:w="649" w:type="dxa"/>
          </w:tcPr>
          <w:p w14:paraId="3890295A" w14:textId="77777777" w:rsidR="00505B74" w:rsidRDefault="00505B74" w:rsidP="00416922">
            <w:pPr>
              <w:pStyle w:val="ATTANNLV1-ASDEFCON"/>
              <w:keepNext w:val="0"/>
            </w:pPr>
          </w:p>
        </w:tc>
        <w:tc>
          <w:tcPr>
            <w:tcW w:w="6500" w:type="dxa"/>
          </w:tcPr>
          <w:p w14:paraId="0D8F2E5A" w14:textId="77777777" w:rsidR="00505B74" w:rsidRDefault="00505B74" w:rsidP="008A344F">
            <w:pPr>
              <w:pStyle w:val="Table10ptText-ASDEFCON"/>
            </w:pPr>
            <w:r>
              <w:t>Have any Contractor-provided proposals to reduce LCC been addressed (</w:t>
            </w:r>
            <w:proofErr w:type="spellStart"/>
            <w:r w:rsidR="00B647EB">
              <w:t>eg</w:t>
            </w:r>
            <w:proofErr w:type="spellEnd"/>
            <w:r w:rsidR="00B647EB">
              <w:t>,</w:t>
            </w:r>
            <w:r>
              <w:t xml:space="preserve"> as documented in the LCC Report and Model (LCCRM))?</w:t>
            </w:r>
          </w:p>
        </w:tc>
        <w:tc>
          <w:tcPr>
            <w:tcW w:w="1200" w:type="dxa"/>
          </w:tcPr>
          <w:p w14:paraId="48F1DF34" w14:textId="77777777" w:rsidR="00505B74" w:rsidRDefault="00505B74" w:rsidP="008A344F">
            <w:pPr>
              <w:pStyle w:val="Table10ptText-ASDEFCON"/>
            </w:pPr>
            <w:r>
              <w:t>Highly Desirable</w:t>
            </w:r>
          </w:p>
        </w:tc>
      </w:tr>
      <w:tr w:rsidR="00505B74" w14:paraId="5E8A85BC" w14:textId="77777777" w:rsidTr="003C6673">
        <w:trPr>
          <w:cantSplit/>
        </w:trPr>
        <w:tc>
          <w:tcPr>
            <w:tcW w:w="649" w:type="dxa"/>
          </w:tcPr>
          <w:p w14:paraId="39F04997" w14:textId="77777777" w:rsidR="00505B74" w:rsidRDefault="00505B74" w:rsidP="00416922">
            <w:pPr>
              <w:pStyle w:val="ATTANNLV1-ASDEFCON"/>
              <w:keepNext w:val="0"/>
            </w:pPr>
          </w:p>
        </w:tc>
        <w:tc>
          <w:tcPr>
            <w:tcW w:w="6500" w:type="dxa"/>
          </w:tcPr>
          <w:p w14:paraId="5243F79B" w14:textId="77777777" w:rsidR="00505B74" w:rsidRDefault="00505B74" w:rsidP="008A344F">
            <w:pPr>
              <w:pStyle w:val="Table10ptText-ASDEFCON"/>
            </w:pPr>
            <w:r>
              <w:t xml:space="preserve">Are </w:t>
            </w:r>
            <w:r w:rsidR="0013664C">
              <w:t xml:space="preserve">Contract </w:t>
            </w:r>
            <w:r>
              <w:t>plans and schedules consistent with the system requirements for both the Mission System and the Support System?</w:t>
            </w:r>
          </w:p>
        </w:tc>
        <w:tc>
          <w:tcPr>
            <w:tcW w:w="1200" w:type="dxa"/>
          </w:tcPr>
          <w:p w14:paraId="147EC64F" w14:textId="77777777" w:rsidR="00505B74" w:rsidRDefault="00505B74" w:rsidP="008A344F">
            <w:pPr>
              <w:pStyle w:val="Table10ptText-ASDEFCON"/>
            </w:pPr>
            <w:r>
              <w:t>Highly Desirable</w:t>
            </w:r>
          </w:p>
        </w:tc>
      </w:tr>
      <w:tr w:rsidR="00505B74" w14:paraId="0992E33B" w14:textId="77777777" w:rsidTr="003C6673">
        <w:trPr>
          <w:cantSplit/>
        </w:trPr>
        <w:tc>
          <w:tcPr>
            <w:tcW w:w="649" w:type="dxa"/>
          </w:tcPr>
          <w:p w14:paraId="0339709E" w14:textId="77777777" w:rsidR="00505B74" w:rsidRDefault="00505B74" w:rsidP="00416922">
            <w:pPr>
              <w:pStyle w:val="ATTANNLV1-ASDEFCON"/>
              <w:keepNext w:val="0"/>
            </w:pPr>
          </w:p>
        </w:tc>
        <w:tc>
          <w:tcPr>
            <w:tcW w:w="6500" w:type="dxa"/>
          </w:tcPr>
          <w:p w14:paraId="4DA1FF6A" w14:textId="77777777" w:rsidR="00505B74" w:rsidRDefault="00505B74" w:rsidP="008A344F">
            <w:pPr>
              <w:pStyle w:val="Table10ptText-ASDEFCON"/>
            </w:pPr>
            <w:r>
              <w:t>Has the process for managing changes to the system requirements post SRR been agreed?</w:t>
            </w:r>
          </w:p>
        </w:tc>
        <w:tc>
          <w:tcPr>
            <w:tcW w:w="1200" w:type="dxa"/>
          </w:tcPr>
          <w:p w14:paraId="5AD0712E" w14:textId="77777777" w:rsidR="00505B74" w:rsidRDefault="00505B74" w:rsidP="008A344F">
            <w:pPr>
              <w:pStyle w:val="Table10ptText-ASDEFCON"/>
            </w:pPr>
            <w:r>
              <w:t>Mandatory</w:t>
            </w:r>
          </w:p>
        </w:tc>
      </w:tr>
    </w:tbl>
    <w:p w14:paraId="63240907" w14:textId="77777777" w:rsidR="00505B74" w:rsidRDefault="00505B74" w:rsidP="008A344F">
      <w:pPr>
        <w:pStyle w:val="ASDEFCONNormal"/>
      </w:pPr>
    </w:p>
    <w:p w14:paraId="787B2D07" w14:textId="77777777" w:rsidR="00505B74" w:rsidRDefault="00505B74" w:rsidP="008A344F">
      <w:pPr>
        <w:pStyle w:val="SOWHL1-ASDEFCON"/>
      </w:pPr>
      <w:r>
        <w:lastRenderedPageBreak/>
        <w:t>Review Exit Criteria</w:t>
      </w:r>
    </w:p>
    <w:tbl>
      <w:tblPr>
        <w:tblW w:w="83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6500"/>
        <w:gridCol w:w="1200"/>
      </w:tblGrid>
      <w:tr w:rsidR="00505B74" w14:paraId="6A69A9D2" w14:textId="77777777" w:rsidTr="003C6673">
        <w:trPr>
          <w:cantSplit/>
        </w:trPr>
        <w:tc>
          <w:tcPr>
            <w:tcW w:w="649" w:type="dxa"/>
            <w:shd w:val="pct10" w:color="auto" w:fill="FFFFFF"/>
          </w:tcPr>
          <w:p w14:paraId="287B5D6E" w14:textId="77777777" w:rsidR="00505B74" w:rsidRDefault="00505B74" w:rsidP="008A344F">
            <w:pPr>
              <w:pStyle w:val="Table10ptHeading-ASDEFCON"/>
            </w:pPr>
            <w:r>
              <w:t>Item</w:t>
            </w:r>
          </w:p>
        </w:tc>
        <w:tc>
          <w:tcPr>
            <w:tcW w:w="6500" w:type="dxa"/>
            <w:shd w:val="pct10" w:color="auto" w:fill="FFFFFF"/>
          </w:tcPr>
          <w:p w14:paraId="1FBC106B" w14:textId="77777777" w:rsidR="00505B74" w:rsidRDefault="00505B74" w:rsidP="008A344F">
            <w:pPr>
              <w:pStyle w:val="Table10ptHeading-ASDEFCON"/>
            </w:pPr>
            <w:r>
              <w:t>Exit Criteria</w:t>
            </w:r>
          </w:p>
        </w:tc>
        <w:tc>
          <w:tcPr>
            <w:tcW w:w="1200" w:type="dxa"/>
            <w:shd w:val="pct10" w:color="auto" w:fill="FFFFFF"/>
          </w:tcPr>
          <w:p w14:paraId="0CCE88FA" w14:textId="77777777" w:rsidR="00505B74" w:rsidRDefault="00505B74" w:rsidP="008A344F">
            <w:pPr>
              <w:pStyle w:val="Table10ptHeading-ASDEFCON"/>
            </w:pPr>
            <w:r>
              <w:t>Status</w:t>
            </w:r>
          </w:p>
        </w:tc>
      </w:tr>
      <w:tr w:rsidR="00505B74" w14:paraId="2B2C5C7B" w14:textId="77777777" w:rsidTr="003C6673">
        <w:trPr>
          <w:cantSplit/>
        </w:trPr>
        <w:tc>
          <w:tcPr>
            <w:tcW w:w="649" w:type="dxa"/>
          </w:tcPr>
          <w:p w14:paraId="72A4D6AC" w14:textId="77777777" w:rsidR="00505B74" w:rsidRPr="00325BD6" w:rsidRDefault="00505B74" w:rsidP="0029095F">
            <w:pPr>
              <w:pStyle w:val="ATTANNLV1-ASDEFCON"/>
              <w:numPr>
                <w:ilvl w:val="0"/>
                <w:numId w:val="25"/>
              </w:numPr>
            </w:pPr>
          </w:p>
        </w:tc>
        <w:tc>
          <w:tcPr>
            <w:tcW w:w="6500" w:type="dxa"/>
          </w:tcPr>
          <w:p w14:paraId="38CC6837" w14:textId="77777777" w:rsidR="00505B74" w:rsidRDefault="00505B74" w:rsidP="008A344F">
            <w:pPr>
              <w:pStyle w:val="Table10ptText-ASDEFCON"/>
            </w:pPr>
            <w:r>
              <w:t>All checklist items have been addressed to the satisfaction of the Contractor and the Commonwealth Representative.</w:t>
            </w:r>
          </w:p>
        </w:tc>
        <w:tc>
          <w:tcPr>
            <w:tcW w:w="1200" w:type="dxa"/>
          </w:tcPr>
          <w:p w14:paraId="14C6D6D5" w14:textId="77777777" w:rsidR="00505B74" w:rsidRDefault="00505B74" w:rsidP="008A344F">
            <w:pPr>
              <w:pStyle w:val="Table10ptText-ASDEFCON"/>
            </w:pPr>
            <w:r>
              <w:t>Mandatory</w:t>
            </w:r>
          </w:p>
        </w:tc>
      </w:tr>
      <w:tr w:rsidR="00505B74" w14:paraId="28A405A6" w14:textId="77777777" w:rsidTr="003C6673">
        <w:trPr>
          <w:cantSplit/>
        </w:trPr>
        <w:tc>
          <w:tcPr>
            <w:tcW w:w="649" w:type="dxa"/>
          </w:tcPr>
          <w:p w14:paraId="5FE4AFE0" w14:textId="77777777" w:rsidR="00505B74" w:rsidRDefault="00505B74" w:rsidP="00111D42">
            <w:pPr>
              <w:pStyle w:val="ATTANNLV1-ASDEFCON"/>
            </w:pPr>
          </w:p>
        </w:tc>
        <w:tc>
          <w:tcPr>
            <w:tcW w:w="6500" w:type="dxa"/>
          </w:tcPr>
          <w:p w14:paraId="633C125E" w14:textId="77777777" w:rsidR="00505B74" w:rsidRDefault="00505B74" w:rsidP="008A344F">
            <w:pPr>
              <w:pStyle w:val="Table10ptText-ASDEFCON"/>
            </w:pPr>
            <w:r>
              <w:t>All major problem and risk areas have been identified and resolved and, for minor problems and risks, corrective action plans have been recorded and agreed by the Commonwealth Representative.</w:t>
            </w:r>
          </w:p>
        </w:tc>
        <w:tc>
          <w:tcPr>
            <w:tcW w:w="1200" w:type="dxa"/>
          </w:tcPr>
          <w:p w14:paraId="129992DE" w14:textId="77777777" w:rsidR="00505B74" w:rsidRDefault="00505B74" w:rsidP="008A344F">
            <w:pPr>
              <w:pStyle w:val="Table10ptText-ASDEFCON"/>
            </w:pPr>
            <w:r>
              <w:t>Mandatory</w:t>
            </w:r>
          </w:p>
        </w:tc>
      </w:tr>
      <w:tr w:rsidR="00505B74" w14:paraId="569C752A" w14:textId="77777777" w:rsidTr="003C6673">
        <w:trPr>
          <w:cantSplit/>
        </w:trPr>
        <w:tc>
          <w:tcPr>
            <w:tcW w:w="649" w:type="dxa"/>
          </w:tcPr>
          <w:p w14:paraId="37797138" w14:textId="77777777" w:rsidR="00505B74" w:rsidRDefault="00505B74" w:rsidP="00111D42">
            <w:pPr>
              <w:pStyle w:val="ATTANNLV1-ASDEFCON"/>
            </w:pPr>
          </w:p>
        </w:tc>
        <w:tc>
          <w:tcPr>
            <w:tcW w:w="6500" w:type="dxa"/>
          </w:tcPr>
          <w:p w14:paraId="48F948DC" w14:textId="77777777" w:rsidR="00505B74" w:rsidRDefault="00505B74" w:rsidP="008A344F">
            <w:pPr>
              <w:pStyle w:val="Table10ptText-ASDEFCON"/>
            </w:pPr>
            <w:r>
              <w:t>Plans for the next phase are deemed to be realistic and achievable by both the Contractor and the Commonwealth Representative.</w:t>
            </w:r>
          </w:p>
        </w:tc>
        <w:tc>
          <w:tcPr>
            <w:tcW w:w="1200" w:type="dxa"/>
          </w:tcPr>
          <w:p w14:paraId="1E6CFFC2" w14:textId="77777777" w:rsidR="00505B74" w:rsidRDefault="00505B74" w:rsidP="008A344F">
            <w:pPr>
              <w:pStyle w:val="Table10ptText-ASDEFCON"/>
            </w:pPr>
            <w:r>
              <w:t>Mandatory</w:t>
            </w:r>
          </w:p>
        </w:tc>
      </w:tr>
      <w:tr w:rsidR="00505B74" w14:paraId="75294B0B" w14:textId="77777777" w:rsidTr="003C6673">
        <w:trPr>
          <w:cantSplit/>
        </w:trPr>
        <w:tc>
          <w:tcPr>
            <w:tcW w:w="649" w:type="dxa"/>
          </w:tcPr>
          <w:p w14:paraId="4B47B53B" w14:textId="77777777" w:rsidR="00505B74" w:rsidRDefault="00505B74" w:rsidP="00111D42">
            <w:pPr>
              <w:pStyle w:val="ATTANNLV1-ASDEFCON"/>
            </w:pPr>
          </w:p>
        </w:tc>
        <w:tc>
          <w:tcPr>
            <w:tcW w:w="6500" w:type="dxa"/>
          </w:tcPr>
          <w:p w14:paraId="190084A2" w14:textId="77777777" w:rsidR="00505B74" w:rsidRDefault="00505B74" w:rsidP="008A344F">
            <w:pPr>
              <w:pStyle w:val="Table10ptText-ASDEFCON"/>
            </w:pPr>
            <w:r>
              <w:t>Plans for the measurement and analysis program for the next phase have been agreed by the Commonwealth Representative, including the measures to be collected, associated collection methods, and analysis techniques.</w:t>
            </w:r>
          </w:p>
        </w:tc>
        <w:tc>
          <w:tcPr>
            <w:tcW w:w="1200" w:type="dxa"/>
          </w:tcPr>
          <w:p w14:paraId="43ECF96B" w14:textId="77777777" w:rsidR="00505B74" w:rsidRDefault="00505B74" w:rsidP="008A344F">
            <w:pPr>
              <w:pStyle w:val="Table10ptText-ASDEFCON"/>
            </w:pPr>
            <w:r>
              <w:t>Mandatory</w:t>
            </w:r>
          </w:p>
        </w:tc>
      </w:tr>
      <w:tr w:rsidR="00505B74" w14:paraId="593760D0" w14:textId="77777777" w:rsidTr="003C6673">
        <w:trPr>
          <w:cantSplit/>
        </w:trPr>
        <w:tc>
          <w:tcPr>
            <w:tcW w:w="649" w:type="dxa"/>
          </w:tcPr>
          <w:p w14:paraId="4C30E8A5" w14:textId="77777777" w:rsidR="00505B74" w:rsidRDefault="00505B74" w:rsidP="00111D42">
            <w:pPr>
              <w:pStyle w:val="ATTANNLV1-ASDEFCON"/>
            </w:pPr>
          </w:p>
        </w:tc>
        <w:tc>
          <w:tcPr>
            <w:tcW w:w="6500" w:type="dxa"/>
          </w:tcPr>
          <w:p w14:paraId="0B59E154" w14:textId="77777777" w:rsidR="00505B74" w:rsidRDefault="00505B74" w:rsidP="008A344F">
            <w:pPr>
              <w:pStyle w:val="Table10ptText-ASDEFCON"/>
            </w:pPr>
            <w:r>
              <w:t>All risks identified during the course of SRR have been documented and analysed.</w:t>
            </w:r>
          </w:p>
        </w:tc>
        <w:tc>
          <w:tcPr>
            <w:tcW w:w="1200" w:type="dxa"/>
          </w:tcPr>
          <w:p w14:paraId="12260FC3" w14:textId="77777777" w:rsidR="00505B74" w:rsidRDefault="00505B74" w:rsidP="008A344F">
            <w:pPr>
              <w:pStyle w:val="Table10ptText-ASDEFCON"/>
            </w:pPr>
            <w:r>
              <w:t>Mandatory</w:t>
            </w:r>
          </w:p>
        </w:tc>
      </w:tr>
      <w:tr w:rsidR="00505B74" w14:paraId="6D138A34" w14:textId="77777777" w:rsidTr="003C6673">
        <w:trPr>
          <w:cantSplit/>
        </w:trPr>
        <w:tc>
          <w:tcPr>
            <w:tcW w:w="649" w:type="dxa"/>
          </w:tcPr>
          <w:p w14:paraId="3C89F583" w14:textId="77777777" w:rsidR="00505B74" w:rsidRDefault="00505B74" w:rsidP="00111D42">
            <w:pPr>
              <w:pStyle w:val="ATTANNLV1-ASDEFCON"/>
            </w:pPr>
          </w:p>
        </w:tc>
        <w:tc>
          <w:tcPr>
            <w:tcW w:w="6500" w:type="dxa"/>
          </w:tcPr>
          <w:p w14:paraId="139C764A" w14:textId="77777777" w:rsidR="00505B74" w:rsidRDefault="00505B74" w:rsidP="008A344F">
            <w:pPr>
              <w:pStyle w:val="Table10ptText-ASDEFCON"/>
            </w:pPr>
            <w:r>
              <w:t>The risks with proceeding to the next phase are acceptable to the Commonwealth Representative.</w:t>
            </w:r>
          </w:p>
        </w:tc>
        <w:tc>
          <w:tcPr>
            <w:tcW w:w="1200" w:type="dxa"/>
          </w:tcPr>
          <w:p w14:paraId="7472A43C" w14:textId="77777777" w:rsidR="00505B74" w:rsidRDefault="00505B74" w:rsidP="008A344F">
            <w:pPr>
              <w:pStyle w:val="Table10ptText-ASDEFCON"/>
            </w:pPr>
            <w:r>
              <w:t>Mandatory</w:t>
            </w:r>
          </w:p>
        </w:tc>
      </w:tr>
      <w:tr w:rsidR="00505B74" w14:paraId="0D47BC6B" w14:textId="77777777" w:rsidTr="003C6673">
        <w:trPr>
          <w:cantSplit/>
        </w:trPr>
        <w:tc>
          <w:tcPr>
            <w:tcW w:w="649" w:type="dxa"/>
          </w:tcPr>
          <w:p w14:paraId="21A9E933" w14:textId="77777777" w:rsidR="00505B74" w:rsidRDefault="00505B74" w:rsidP="00111D42">
            <w:pPr>
              <w:pStyle w:val="ATTANNLV1-ASDEFCON"/>
            </w:pPr>
          </w:p>
        </w:tc>
        <w:tc>
          <w:tcPr>
            <w:tcW w:w="6500" w:type="dxa"/>
          </w:tcPr>
          <w:p w14:paraId="0E640A32" w14:textId="77777777" w:rsidR="00505B74" w:rsidRDefault="00505B74" w:rsidP="008A344F">
            <w:pPr>
              <w:pStyle w:val="Table10ptText-ASDEFCON"/>
            </w:pPr>
            <w:r>
              <w:t>All major action items have been closed.</w:t>
            </w:r>
          </w:p>
        </w:tc>
        <w:tc>
          <w:tcPr>
            <w:tcW w:w="1200" w:type="dxa"/>
          </w:tcPr>
          <w:p w14:paraId="2EE7CA46" w14:textId="77777777" w:rsidR="00505B74" w:rsidRDefault="00505B74" w:rsidP="008A344F">
            <w:pPr>
              <w:pStyle w:val="Table10ptText-ASDEFCON"/>
            </w:pPr>
            <w:r>
              <w:t>Mandatory</w:t>
            </w:r>
          </w:p>
        </w:tc>
      </w:tr>
      <w:tr w:rsidR="00505B74" w14:paraId="2CF0A887" w14:textId="77777777" w:rsidTr="003C6673">
        <w:trPr>
          <w:cantSplit/>
        </w:trPr>
        <w:tc>
          <w:tcPr>
            <w:tcW w:w="649" w:type="dxa"/>
          </w:tcPr>
          <w:p w14:paraId="1414184F" w14:textId="77777777" w:rsidR="00505B74" w:rsidRDefault="00505B74" w:rsidP="00111D42">
            <w:pPr>
              <w:pStyle w:val="ATTANNLV1-ASDEFCON"/>
            </w:pPr>
          </w:p>
        </w:tc>
        <w:tc>
          <w:tcPr>
            <w:tcW w:w="6500" w:type="dxa"/>
          </w:tcPr>
          <w:p w14:paraId="61F55475" w14:textId="77777777" w:rsidR="00505B74" w:rsidRDefault="00505B74" w:rsidP="008A344F">
            <w:pPr>
              <w:pStyle w:val="Table10ptText-ASDEFCON"/>
            </w:pPr>
            <w:r>
              <w:t>All minor action items have been documented and assigned with agreed closure dates.</w:t>
            </w:r>
          </w:p>
        </w:tc>
        <w:tc>
          <w:tcPr>
            <w:tcW w:w="1200" w:type="dxa"/>
          </w:tcPr>
          <w:p w14:paraId="1BB5EA77" w14:textId="77777777" w:rsidR="00505B74" w:rsidRDefault="00505B74" w:rsidP="008A344F">
            <w:pPr>
              <w:pStyle w:val="Table10ptText-ASDEFCON"/>
            </w:pPr>
            <w:r>
              <w:t>Mandatory</w:t>
            </w:r>
          </w:p>
        </w:tc>
      </w:tr>
      <w:tr w:rsidR="00505B74" w14:paraId="0FB33455" w14:textId="77777777" w:rsidTr="003C6673">
        <w:trPr>
          <w:cantSplit/>
        </w:trPr>
        <w:tc>
          <w:tcPr>
            <w:tcW w:w="649" w:type="dxa"/>
          </w:tcPr>
          <w:p w14:paraId="277E1FF5" w14:textId="77777777" w:rsidR="00505B74" w:rsidRDefault="00505B74" w:rsidP="00111D42">
            <w:pPr>
              <w:pStyle w:val="ATTANNLV1-ASDEFCON"/>
            </w:pPr>
          </w:p>
        </w:tc>
        <w:tc>
          <w:tcPr>
            <w:tcW w:w="6500" w:type="dxa"/>
          </w:tcPr>
          <w:p w14:paraId="2C9CB679" w14:textId="77777777" w:rsidR="00505B74" w:rsidRDefault="00505B74" w:rsidP="008A344F">
            <w:pPr>
              <w:pStyle w:val="Table10ptText-ASDEFCON"/>
            </w:pPr>
            <w:r>
              <w:t>Review minutes have been prepared, Approved, and distributed in accordance with the Contract.</w:t>
            </w:r>
          </w:p>
        </w:tc>
        <w:tc>
          <w:tcPr>
            <w:tcW w:w="1200" w:type="dxa"/>
          </w:tcPr>
          <w:p w14:paraId="131109D7" w14:textId="77777777" w:rsidR="00505B74" w:rsidRDefault="00505B74" w:rsidP="008A344F">
            <w:pPr>
              <w:pStyle w:val="Table10ptText-ASDEFCON"/>
            </w:pPr>
            <w:r>
              <w:t>Mandatory</w:t>
            </w:r>
          </w:p>
        </w:tc>
      </w:tr>
    </w:tbl>
    <w:p w14:paraId="68EB4F55" w14:textId="77777777" w:rsidR="00505B74" w:rsidRDefault="00505B74" w:rsidP="00D2260F">
      <w:pPr>
        <w:pStyle w:val="ASDEFCONNormal"/>
      </w:pPr>
    </w:p>
    <w:sectPr w:rsidR="00505B74" w:rsidSect="003C6673">
      <w:headerReference w:type="default" r:id="rId7"/>
      <w:footerReference w:type="default" r:id="rId8"/>
      <w:pgSz w:w="11906" w:h="16838" w:code="9"/>
      <w:pgMar w:top="1247" w:right="1417" w:bottom="56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C7777" w14:textId="77777777" w:rsidR="004A7D85" w:rsidRDefault="004A7D85">
      <w:r>
        <w:separator/>
      </w:r>
    </w:p>
  </w:endnote>
  <w:endnote w:type="continuationSeparator" w:id="0">
    <w:p w14:paraId="4D411C91" w14:textId="77777777" w:rsidR="004A7D85" w:rsidRDefault="004A7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D86BBD" w14:paraId="6878F937" w14:textId="77777777" w:rsidTr="00FC013F">
      <w:tc>
        <w:tcPr>
          <w:tcW w:w="2500" w:type="pct"/>
        </w:tcPr>
        <w:p w14:paraId="56FAC3FC" w14:textId="77777777" w:rsidR="00D86BBD" w:rsidRDefault="00D86BBD" w:rsidP="00FC013F">
          <w:pPr>
            <w:pStyle w:val="ASDEFCONHeaderFooterLeft"/>
          </w:pPr>
        </w:p>
      </w:tc>
      <w:tc>
        <w:tcPr>
          <w:tcW w:w="2500" w:type="pct"/>
        </w:tcPr>
        <w:p w14:paraId="6D3D6C84" w14:textId="143C9118" w:rsidR="00D86BBD" w:rsidRPr="005A3904" w:rsidRDefault="00D86BBD" w:rsidP="00FC013F">
          <w:pPr>
            <w:pStyle w:val="ASDEFCONHeaderFooterRight"/>
            <w:rPr>
              <w:szCs w:val="16"/>
            </w:rPr>
          </w:pPr>
          <w:r w:rsidRPr="005A3904">
            <w:rPr>
              <w:rStyle w:val="PageNumber"/>
              <w:color w:val="auto"/>
              <w:szCs w:val="16"/>
            </w:rPr>
            <w:fldChar w:fldCharType="begin"/>
          </w:r>
          <w:r w:rsidRPr="005A3904">
            <w:rPr>
              <w:rStyle w:val="PageNumber"/>
              <w:color w:val="auto"/>
              <w:szCs w:val="16"/>
            </w:rPr>
            <w:instrText xml:space="preserve"> PAGE </w:instrText>
          </w:r>
          <w:r w:rsidRPr="005A3904">
            <w:rPr>
              <w:rStyle w:val="PageNumber"/>
              <w:color w:val="auto"/>
              <w:szCs w:val="16"/>
            </w:rPr>
            <w:fldChar w:fldCharType="separate"/>
          </w:r>
          <w:r w:rsidR="006C3B1D">
            <w:rPr>
              <w:rStyle w:val="PageNumber"/>
              <w:noProof/>
              <w:color w:val="auto"/>
              <w:szCs w:val="16"/>
            </w:rPr>
            <w:t>7</w:t>
          </w:r>
          <w:r w:rsidRPr="005A3904">
            <w:rPr>
              <w:rStyle w:val="PageNumber"/>
              <w:color w:val="auto"/>
              <w:szCs w:val="16"/>
            </w:rPr>
            <w:fldChar w:fldCharType="end"/>
          </w:r>
        </w:p>
      </w:tc>
    </w:tr>
    <w:tr w:rsidR="00D86BBD" w14:paraId="329CD41D" w14:textId="77777777" w:rsidTr="00FC013F">
      <w:tc>
        <w:tcPr>
          <w:tcW w:w="5000" w:type="pct"/>
          <w:gridSpan w:val="2"/>
        </w:tcPr>
        <w:p w14:paraId="03FD972A" w14:textId="61CCC375" w:rsidR="00D86BBD" w:rsidRDefault="006C3B1D" w:rsidP="00D2260F">
          <w:pPr>
            <w:pStyle w:val="ASDEFCONHeaderFooterClassification"/>
          </w:pPr>
          <w:r>
            <w:fldChar w:fldCharType="begin"/>
          </w:r>
          <w:r>
            <w:instrText xml:space="preserve"> DOCPROPERTY  Classification  \* MERGEFORMAT </w:instrText>
          </w:r>
          <w:r>
            <w:fldChar w:fldCharType="separate"/>
          </w:r>
          <w:r w:rsidR="002C2FD7">
            <w:t>OFFICIAL</w:t>
          </w:r>
          <w:r>
            <w:fldChar w:fldCharType="end"/>
          </w:r>
        </w:p>
      </w:tc>
    </w:tr>
  </w:tbl>
  <w:p w14:paraId="45823CAB" w14:textId="77777777" w:rsidR="00D86BBD" w:rsidRPr="00FC013F" w:rsidRDefault="00D86BBD" w:rsidP="00FC01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29A6A" w14:textId="77777777" w:rsidR="004A7D85" w:rsidRDefault="004A7D85">
      <w:r>
        <w:separator/>
      </w:r>
    </w:p>
  </w:footnote>
  <w:footnote w:type="continuationSeparator" w:id="0">
    <w:p w14:paraId="2D55AAAE" w14:textId="77777777" w:rsidR="004A7D85" w:rsidRDefault="004A7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D86BBD" w14:paraId="3B06BFF6" w14:textId="77777777" w:rsidTr="00FC013F">
      <w:tc>
        <w:tcPr>
          <w:tcW w:w="5000" w:type="pct"/>
          <w:gridSpan w:val="2"/>
        </w:tcPr>
        <w:p w14:paraId="2554A33A" w14:textId="7BC73917" w:rsidR="00D86BBD" w:rsidRDefault="006C3B1D" w:rsidP="00EA7760">
          <w:pPr>
            <w:pStyle w:val="ASDEFCONHeaderFooterClassification"/>
          </w:pPr>
          <w:r>
            <w:fldChar w:fldCharType="begin"/>
          </w:r>
          <w:r>
            <w:instrText xml:space="preserve"> DOCPROPERTY  Classification  \* MERGEFORMAT </w:instrText>
          </w:r>
          <w:r>
            <w:fldChar w:fldCharType="separate"/>
          </w:r>
          <w:r w:rsidR="002C2FD7">
            <w:t>OFFICIAL</w:t>
          </w:r>
          <w:r>
            <w:fldChar w:fldCharType="end"/>
          </w:r>
        </w:p>
      </w:tc>
    </w:tr>
    <w:tr w:rsidR="00D86BBD" w14:paraId="2E17E7E1" w14:textId="77777777" w:rsidTr="00FC013F">
      <w:tc>
        <w:tcPr>
          <w:tcW w:w="2500" w:type="pct"/>
        </w:tcPr>
        <w:p w14:paraId="0CFF1CAF" w14:textId="2B27F536" w:rsidR="00D86BBD" w:rsidRDefault="004A7D85" w:rsidP="00FC013F">
          <w:pPr>
            <w:pStyle w:val="ASDEFCONHeaderFooterLeft"/>
          </w:pPr>
          <w:fldSimple w:instr=" DOCPROPERTY Header_Left ">
            <w:r w:rsidR="00FA6515">
              <w:t>ASDEFCON (Strategic Materiel)</w:t>
            </w:r>
          </w:fldSimple>
        </w:p>
      </w:tc>
      <w:tc>
        <w:tcPr>
          <w:tcW w:w="2500" w:type="pct"/>
        </w:tcPr>
        <w:p w14:paraId="31FC10A9" w14:textId="414FBB96" w:rsidR="00D86BBD" w:rsidRDefault="006C3B1D" w:rsidP="00FC013F">
          <w:pPr>
            <w:pStyle w:val="ASDEFCONHeaderFooterRight"/>
          </w:pPr>
          <w:r>
            <w:fldChar w:fldCharType="begin"/>
          </w:r>
          <w:r>
            <w:instrText xml:space="preserve"> DOCPROPERTY  Title  \* MERGEFORMAT </w:instrText>
          </w:r>
          <w:r>
            <w:fldChar w:fldCharType="separate"/>
          </w:r>
          <w:r w:rsidR="00FA6515">
            <w:t>MSR-CHECKLIST-SRR</w:t>
          </w:r>
          <w:r>
            <w:fldChar w:fldCharType="end"/>
          </w:r>
          <w:r w:rsidR="0009126C">
            <w:t>-</w:t>
          </w:r>
          <w:r>
            <w:fldChar w:fldCharType="begin"/>
          </w:r>
          <w:r>
            <w:instrText xml:space="preserve"> DOCPROPERTY  Version  \* MERGEFORMAT </w:instrText>
          </w:r>
          <w:r>
            <w:fldChar w:fldCharType="separate"/>
          </w:r>
          <w:r w:rsidR="00FA6515">
            <w:t>V5.4</w:t>
          </w:r>
          <w:r>
            <w:fldChar w:fldCharType="end"/>
          </w:r>
        </w:p>
      </w:tc>
    </w:tr>
  </w:tbl>
  <w:p w14:paraId="66277D53" w14:textId="77777777" w:rsidR="00D86BBD" w:rsidRPr="00FC013F" w:rsidRDefault="00D86BBD" w:rsidP="00FC0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D471A32"/>
    <w:multiLevelType w:val="multilevel"/>
    <w:tmpl w:val="2F44B1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23"/>
  </w:num>
  <w:num w:numId="4">
    <w:abstractNumId w:val="29"/>
  </w:num>
  <w:num w:numId="5">
    <w:abstractNumId w:val="10"/>
  </w:num>
  <w:num w:numId="6">
    <w:abstractNumId w:val="11"/>
  </w:num>
  <w:num w:numId="7">
    <w:abstractNumId w:val="31"/>
  </w:num>
  <w:num w:numId="8">
    <w:abstractNumId w:val="19"/>
  </w:num>
  <w:num w:numId="9">
    <w:abstractNumId w:val="35"/>
  </w:num>
  <w:num w:numId="10">
    <w:abstractNumId w:val="12"/>
  </w:num>
  <w:num w:numId="11">
    <w:abstractNumId w:val="15"/>
  </w:num>
  <w:num w:numId="12">
    <w:abstractNumId w:val="37"/>
  </w:num>
  <w:num w:numId="13">
    <w:abstractNumId w:val="9"/>
  </w:num>
  <w:num w:numId="14">
    <w:abstractNumId w:val="7"/>
  </w:num>
  <w:num w:numId="15">
    <w:abstractNumId w:val="2"/>
  </w:num>
  <w:num w:numId="16">
    <w:abstractNumId w:val="4"/>
  </w:num>
  <w:num w:numId="17">
    <w:abstractNumId w:val="14"/>
  </w:num>
  <w:num w:numId="18">
    <w:abstractNumId w:val="1"/>
  </w:num>
  <w:num w:numId="19">
    <w:abstractNumId w:val="21"/>
  </w:num>
  <w:num w:numId="20">
    <w:abstractNumId w:val="33"/>
  </w:num>
  <w:num w:numId="21">
    <w:abstractNumId w:val="30"/>
  </w:num>
  <w:num w:numId="22">
    <w:abstractNumId w:val="17"/>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32"/>
  </w:num>
  <w:num w:numId="34">
    <w:abstractNumId w:val="5"/>
  </w:num>
  <w:num w:numId="35">
    <w:abstractNumId w:val="36"/>
  </w:num>
  <w:num w:numId="36">
    <w:abstractNumId w:val="13"/>
  </w:num>
  <w:num w:numId="37">
    <w:abstractNumId w:val="22"/>
  </w:num>
  <w:num w:numId="38">
    <w:abstractNumId w:val="8"/>
  </w:num>
  <w:num w:numId="39">
    <w:abstractNumId w:val="3"/>
  </w:num>
  <w:num w:numId="40">
    <w:abstractNumId w:val="26"/>
  </w:num>
  <w:num w:numId="41">
    <w:abstractNumId w:val="27"/>
  </w:num>
  <w:num w:numId="4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28"/>
  </w:num>
  <w:num w:numId="4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84D"/>
    <w:rsid w:val="0000200D"/>
    <w:rsid w:val="00054FA2"/>
    <w:rsid w:val="00080CE4"/>
    <w:rsid w:val="00083FCF"/>
    <w:rsid w:val="000846F5"/>
    <w:rsid w:val="0009126C"/>
    <w:rsid w:val="000B0A3B"/>
    <w:rsid w:val="000E52AB"/>
    <w:rsid w:val="00101D18"/>
    <w:rsid w:val="00111D42"/>
    <w:rsid w:val="0013664C"/>
    <w:rsid w:val="002202AD"/>
    <w:rsid w:val="00236584"/>
    <w:rsid w:val="00236CFD"/>
    <w:rsid w:val="00253F84"/>
    <w:rsid w:val="00264BC1"/>
    <w:rsid w:val="002668EB"/>
    <w:rsid w:val="002747E9"/>
    <w:rsid w:val="0029095F"/>
    <w:rsid w:val="002A061A"/>
    <w:rsid w:val="002A26B8"/>
    <w:rsid w:val="002B2BFF"/>
    <w:rsid w:val="002C2FD7"/>
    <w:rsid w:val="002E1508"/>
    <w:rsid w:val="00305960"/>
    <w:rsid w:val="00311FB4"/>
    <w:rsid w:val="00325BD6"/>
    <w:rsid w:val="00341394"/>
    <w:rsid w:val="003464DE"/>
    <w:rsid w:val="00372715"/>
    <w:rsid w:val="0039162E"/>
    <w:rsid w:val="00397CA2"/>
    <w:rsid w:val="003A712C"/>
    <w:rsid w:val="003C6673"/>
    <w:rsid w:val="003D0D04"/>
    <w:rsid w:val="003F4BE7"/>
    <w:rsid w:val="00411EFD"/>
    <w:rsid w:val="00416922"/>
    <w:rsid w:val="004273DF"/>
    <w:rsid w:val="00452BD0"/>
    <w:rsid w:val="00454374"/>
    <w:rsid w:val="004647F9"/>
    <w:rsid w:val="004848CA"/>
    <w:rsid w:val="00484CDB"/>
    <w:rsid w:val="00495DE8"/>
    <w:rsid w:val="00495F3E"/>
    <w:rsid w:val="004A7D85"/>
    <w:rsid w:val="004C748F"/>
    <w:rsid w:val="004D2A93"/>
    <w:rsid w:val="0050068F"/>
    <w:rsid w:val="00505B74"/>
    <w:rsid w:val="00512C0B"/>
    <w:rsid w:val="00524CA9"/>
    <w:rsid w:val="00525571"/>
    <w:rsid w:val="00530699"/>
    <w:rsid w:val="005358EE"/>
    <w:rsid w:val="005823DE"/>
    <w:rsid w:val="00586BA6"/>
    <w:rsid w:val="005962DE"/>
    <w:rsid w:val="005A3904"/>
    <w:rsid w:val="005B1307"/>
    <w:rsid w:val="0060208A"/>
    <w:rsid w:val="00630884"/>
    <w:rsid w:val="0063384D"/>
    <w:rsid w:val="00655E3D"/>
    <w:rsid w:val="00663BCB"/>
    <w:rsid w:val="006906FA"/>
    <w:rsid w:val="006B6518"/>
    <w:rsid w:val="006C3B1D"/>
    <w:rsid w:val="006C6BD7"/>
    <w:rsid w:val="006E00B3"/>
    <w:rsid w:val="006F080A"/>
    <w:rsid w:val="00713B73"/>
    <w:rsid w:val="00731678"/>
    <w:rsid w:val="007446E5"/>
    <w:rsid w:val="00793C6E"/>
    <w:rsid w:val="007A0870"/>
    <w:rsid w:val="007C3262"/>
    <w:rsid w:val="007D01F2"/>
    <w:rsid w:val="00805C7D"/>
    <w:rsid w:val="00807843"/>
    <w:rsid w:val="008205BE"/>
    <w:rsid w:val="00821EE3"/>
    <w:rsid w:val="00824572"/>
    <w:rsid w:val="00856D6D"/>
    <w:rsid w:val="00872188"/>
    <w:rsid w:val="008820C5"/>
    <w:rsid w:val="00886199"/>
    <w:rsid w:val="00890F13"/>
    <w:rsid w:val="008A344F"/>
    <w:rsid w:val="008A61B3"/>
    <w:rsid w:val="009215AB"/>
    <w:rsid w:val="00947FD4"/>
    <w:rsid w:val="00956A08"/>
    <w:rsid w:val="00966FA9"/>
    <w:rsid w:val="009674DE"/>
    <w:rsid w:val="0097090E"/>
    <w:rsid w:val="00986CDF"/>
    <w:rsid w:val="00995208"/>
    <w:rsid w:val="009A4AFF"/>
    <w:rsid w:val="009B6C0E"/>
    <w:rsid w:val="009F5FB0"/>
    <w:rsid w:val="00A10697"/>
    <w:rsid w:val="00A31BAD"/>
    <w:rsid w:val="00A81947"/>
    <w:rsid w:val="00A943B1"/>
    <w:rsid w:val="00B004B2"/>
    <w:rsid w:val="00B122C8"/>
    <w:rsid w:val="00B366DB"/>
    <w:rsid w:val="00B647EB"/>
    <w:rsid w:val="00B83CB0"/>
    <w:rsid w:val="00BC04FD"/>
    <w:rsid w:val="00BE0A66"/>
    <w:rsid w:val="00C0073D"/>
    <w:rsid w:val="00C27066"/>
    <w:rsid w:val="00C40F7C"/>
    <w:rsid w:val="00CA162F"/>
    <w:rsid w:val="00CB296F"/>
    <w:rsid w:val="00D224C1"/>
    <w:rsid w:val="00D2260F"/>
    <w:rsid w:val="00D33A40"/>
    <w:rsid w:val="00D86BBD"/>
    <w:rsid w:val="00D91416"/>
    <w:rsid w:val="00DD5975"/>
    <w:rsid w:val="00DE1F7B"/>
    <w:rsid w:val="00DE267D"/>
    <w:rsid w:val="00DF016F"/>
    <w:rsid w:val="00E2428C"/>
    <w:rsid w:val="00E351C8"/>
    <w:rsid w:val="00E532F9"/>
    <w:rsid w:val="00E86AFD"/>
    <w:rsid w:val="00E91A8F"/>
    <w:rsid w:val="00EA2E6A"/>
    <w:rsid w:val="00EA5F85"/>
    <w:rsid w:val="00EA7760"/>
    <w:rsid w:val="00EB50AD"/>
    <w:rsid w:val="00ED78F5"/>
    <w:rsid w:val="00EE24FB"/>
    <w:rsid w:val="00F93C82"/>
    <w:rsid w:val="00FA6515"/>
    <w:rsid w:val="00FC013F"/>
    <w:rsid w:val="00FD2889"/>
    <w:rsid w:val="00FD529F"/>
    <w:rsid w:val="00FF6C5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49FE11"/>
  <w15:docId w15:val="{35E1E283-2F40-4F84-80C5-978B74B2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3B1D"/>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6C3B1D"/>
    <w:pPr>
      <w:keepNext/>
      <w:numPr>
        <w:numId w:val="32"/>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6C3B1D"/>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452BD0"/>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452BD0"/>
    <w:pPr>
      <w:keepNext/>
      <w:keepLines/>
      <w:spacing w:before="200" w:after="60"/>
      <w:outlineLvl w:val="3"/>
    </w:pPr>
    <w:rPr>
      <w:b/>
      <w:bCs/>
      <w:i/>
      <w:iCs/>
    </w:rPr>
  </w:style>
  <w:style w:type="paragraph" w:styleId="Heading5">
    <w:name w:val="heading 5"/>
    <w:aliases w:val="Para5"/>
    <w:basedOn w:val="Normal"/>
    <w:next w:val="Normal"/>
    <w:qFormat/>
    <w:rsid w:val="00236CFD"/>
    <w:pPr>
      <w:numPr>
        <w:ilvl w:val="4"/>
        <w:numId w:val="3"/>
      </w:numPr>
      <w:spacing w:before="240" w:after="60"/>
      <w:outlineLvl w:val="4"/>
    </w:pPr>
    <w:rPr>
      <w:b/>
      <w:bCs/>
      <w:iCs/>
      <w:szCs w:val="26"/>
    </w:rPr>
  </w:style>
  <w:style w:type="paragraph" w:styleId="Heading6">
    <w:name w:val="heading 6"/>
    <w:basedOn w:val="Normal"/>
    <w:next w:val="Normal"/>
    <w:qFormat/>
    <w:rsid w:val="00236CFD"/>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236CFD"/>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236CFD"/>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236CFD"/>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6C3B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3B1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236CFD"/>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6C3B1D"/>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6C3B1D"/>
    <w:pPr>
      <w:spacing w:after="60"/>
      <w:ind w:left="1417" w:hanging="850"/>
    </w:pPr>
    <w:rPr>
      <w:rFonts w:ascii="Arial" w:hAnsi="Arial" w:cs="Arial"/>
      <w:szCs w:val="24"/>
    </w:rPr>
  </w:style>
  <w:style w:type="paragraph" w:styleId="BodyText">
    <w:name w:val="Body Text"/>
    <w:basedOn w:val="Normal"/>
    <w:rsid w:val="00236CFD"/>
  </w:style>
  <w:style w:type="paragraph" w:styleId="EndnoteText">
    <w:name w:val="endnote text"/>
    <w:basedOn w:val="Normal"/>
    <w:semiHidden/>
    <w:rsid w:val="00236CFD"/>
    <w:rPr>
      <w:szCs w:val="20"/>
    </w:rPr>
  </w:style>
  <w:style w:type="paragraph" w:customStyle="1" w:styleId="Style1">
    <w:name w:val="Style1"/>
    <w:basedOn w:val="Heading4"/>
    <w:rsid w:val="00236CFD"/>
    <w:rPr>
      <w:b w:val="0"/>
    </w:rPr>
  </w:style>
  <w:style w:type="paragraph" w:customStyle="1" w:styleId="COTCOCLV2-ASDEFCON">
    <w:name w:val="COT/COC LV2 - ASDEFCON"/>
    <w:basedOn w:val="ASDEFCONNormal"/>
    <w:next w:val="COTCOCLV3-ASDEFCON"/>
    <w:rsid w:val="006C3B1D"/>
    <w:pPr>
      <w:keepNext/>
      <w:keepLines/>
      <w:numPr>
        <w:ilvl w:val="1"/>
        <w:numId w:val="4"/>
      </w:numPr>
      <w:pBdr>
        <w:bottom w:val="single" w:sz="4" w:space="1" w:color="auto"/>
      </w:pBdr>
    </w:pPr>
    <w:rPr>
      <w:b/>
    </w:rPr>
  </w:style>
  <w:style w:type="paragraph" w:customStyle="1" w:styleId="ASDEFCONNormal">
    <w:name w:val="ASDEFCON Normal"/>
    <w:link w:val="ASDEFCONNormalChar"/>
    <w:rsid w:val="006C3B1D"/>
    <w:pPr>
      <w:spacing w:after="120"/>
      <w:jc w:val="both"/>
    </w:pPr>
    <w:rPr>
      <w:rFonts w:ascii="Arial" w:hAnsi="Arial"/>
      <w:color w:val="000000"/>
      <w:szCs w:val="40"/>
    </w:rPr>
  </w:style>
  <w:style w:type="character" w:customStyle="1" w:styleId="ASDEFCONNormalChar">
    <w:name w:val="ASDEFCON Normal Char"/>
    <w:link w:val="ASDEFCONNormal"/>
    <w:rsid w:val="006C3B1D"/>
    <w:rPr>
      <w:rFonts w:ascii="Arial" w:hAnsi="Arial"/>
      <w:color w:val="000000"/>
      <w:szCs w:val="40"/>
    </w:rPr>
  </w:style>
  <w:style w:type="paragraph" w:customStyle="1" w:styleId="COTCOCLV3-ASDEFCON">
    <w:name w:val="COT/COC LV3 - ASDEFCON"/>
    <w:basedOn w:val="ASDEFCONNormal"/>
    <w:rsid w:val="006C3B1D"/>
    <w:pPr>
      <w:numPr>
        <w:ilvl w:val="2"/>
        <w:numId w:val="4"/>
      </w:numPr>
    </w:pPr>
  </w:style>
  <w:style w:type="paragraph" w:customStyle="1" w:styleId="COTCOCLV1-ASDEFCON">
    <w:name w:val="COT/COC LV1 - ASDEFCON"/>
    <w:basedOn w:val="ASDEFCONNormal"/>
    <w:next w:val="COTCOCLV2-ASDEFCON"/>
    <w:rsid w:val="006C3B1D"/>
    <w:pPr>
      <w:keepNext/>
      <w:keepLines/>
      <w:numPr>
        <w:numId w:val="4"/>
      </w:numPr>
      <w:spacing w:before="240"/>
    </w:pPr>
    <w:rPr>
      <w:b/>
      <w:caps/>
    </w:rPr>
  </w:style>
  <w:style w:type="paragraph" w:customStyle="1" w:styleId="COTCOCLV4-ASDEFCON">
    <w:name w:val="COT/COC LV4 - ASDEFCON"/>
    <w:basedOn w:val="ASDEFCONNormal"/>
    <w:rsid w:val="006C3B1D"/>
    <w:pPr>
      <w:numPr>
        <w:ilvl w:val="3"/>
        <w:numId w:val="4"/>
      </w:numPr>
    </w:pPr>
  </w:style>
  <w:style w:type="paragraph" w:customStyle="1" w:styleId="COTCOCLV5-ASDEFCON">
    <w:name w:val="COT/COC LV5 - ASDEFCON"/>
    <w:basedOn w:val="ASDEFCONNormal"/>
    <w:rsid w:val="006C3B1D"/>
    <w:pPr>
      <w:numPr>
        <w:ilvl w:val="4"/>
        <w:numId w:val="4"/>
      </w:numPr>
    </w:pPr>
  </w:style>
  <w:style w:type="paragraph" w:customStyle="1" w:styleId="COTCOCLV6-ASDEFCON">
    <w:name w:val="COT/COC LV6 - ASDEFCON"/>
    <w:basedOn w:val="ASDEFCONNormal"/>
    <w:rsid w:val="006C3B1D"/>
    <w:pPr>
      <w:keepLines/>
      <w:numPr>
        <w:ilvl w:val="5"/>
        <w:numId w:val="4"/>
      </w:numPr>
    </w:pPr>
  </w:style>
  <w:style w:type="paragraph" w:customStyle="1" w:styleId="ASDEFCONOption">
    <w:name w:val="ASDEFCON Option"/>
    <w:basedOn w:val="ASDEFCONNormal"/>
    <w:rsid w:val="006C3B1D"/>
    <w:pPr>
      <w:keepNext/>
      <w:spacing w:before="60"/>
    </w:pPr>
    <w:rPr>
      <w:b/>
      <w:i/>
      <w:szCs w:val="24"/>
    </w:rPr>
  </w:style>
  <w:style w:type="paragraph" w:customStyle="1" w:styleId="NoteToDrafters-ASDEFCON">
    <w:name w:val="Note To Drafters - ASDEFCON"/>
    <w:basedOn w:val="ASDEFCONNormal"/>
    <w:rsid w:val="006C3B1D"/>
    <w:pPr>
      <w:keepNext/>
      <w:shd w:val="clear" w:color="auto" w:fill="000000"/>
    </w:pPr>
    <w:rPr>
      <w:b/>
      <w:i/>
      <w:color w:val="FFFFFF"/>
    </w:rPr>
  </w:style>
  <w:style w:type="paragraph" w:customStyle="1" w:styleId="NoteToTenderers-ASDEFCON">
    <w:name w:val="Note To Tenderers - ASDEFCON"/>
    <w:basedOn w:val="ASDEFCONNormal"/>
    <w:rsid w:val="006C3B1D"/>
    <w:pPr>
      <w:keepNext/>
      <w:shd w:val="pct15" w:color="auto" w:fill="auto"/>
    </w:pPr>
    <w:rPr>
      <w:b/>
      <w:i/>
    </w:rPr>
  </w:style>
  <w:style w:type="paragraph" w:customStyle="1" w:styleId="ASDEFCONTitle">
    <w:name w:val="ASDEFCON Title"/>
    <w:basedOn w:val="ASDEFCONNormal"/>
    <w:rsid w:val="006C3B1D"/>
    <w:pPr>
      <w:keepLines/>
      <w:spacing w:before="240"/>
      <w:jc w:val="center"/>
    </w:pPr>
    <w:rPr>
      <w:b/>
      <w:caps/>
    </w:rPr>
  </w:style>
  <w:style w:type="paragraph" w:customStyle="1" w:styleId="ATTANNLV1-ASDEFCON">
    <w:name w:val="ATT/ANN LV1 - ASDEFCON"/>
    <w:basedOn w:val="ASDEFCONNormal"/>
    <w:next w:val="ATTANNLV2-ASDEFCON"/>
    <w:rsid w:val="006C3B1D"/>
    <w:pPr>
      <w:keepNext/>
      <w:keepLines/>
      <w:numPr>
        <w:numId w:val="2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6C3B1D"/>
    <w:pPr>
      <w:numPr>
        <w:ilvl w:val="1"/>
        <w:numId w:val="29"/>
      </w:numPr>
    </w:pPr>
    <w:rPr>
      <w:szCs w:val="24"/>
    </w:rPr>
  </w:style>
  <w:style w:type="character" w:customStyle="1" w:styleId="ATTANNLV2-ASDEFCONChar">
    <w:name w:val="ATT/ANN LV2 - ASDEFCON Char"/>
    <w:link w:val="ATTANNLV2-ASDEFCON"/>
    <w:rsid w:val="006C3B1D"/>
    <w:rPr>
      <w:rFonts w:ascii="Arial" w:hAnsi="Arial"/>
      <w:color w:val="000000"/>
      <w:szCs w:val="24"/>
    </w:rPr>
  </w:style>
  <w:style w:type="paragraph" w:customStyle="1" w:styleId="ATTANNLV3-ASDEFCON">
    <w:name w:val="ATT/ANN LV3 - ASDEFCON"/>
    <w:basedOn w:val="ASDEFCONNormal"/>
    <w:rsid w:val="006C3B1D"/>
    <w:pPr>
      <w:numPr>
        <w:ilvl w:val="2"/>
        <w:numId w:val="29"/>
      </w:numPr>
    </w:pPr>
    <w:rPr>
      <w:szCs w:val="24"/>
    </w:rPr>
  </w:style>
  <w:style w:type="paragraph" w:customStyle="1" w:styleId="ATTANNLV4-ASDEFCON">
    <w:name w:val="ATT/ANN LV4 - ASDEFCON"/>
    <w:basedOn w:val="ASDEFCONNormal"/>
    <w:rsid w:val="006C3B1D"/>
    <w:pPr>
      <w:numPr>
        <w:ilvl w:val="3"/>
        <w:numId w:val="29"/>
      </w:numPr>
    </w:pPr>
    <w:rPr>
      <w:szCs w:val="24"/>
    </w:rPr>
  </w:style>
  <w:style w:type="paragraph" w:customStyle="1" w:styleId="ASDEFCONCoverTitle">
    <w:name w:val="ASDEFCON Cover Title"/>
    <w:rsid w:val="006C3B1D"/>
    <w:pPr>
      <w:jc w:val="center"/>
    </w:pPr>
    <w:rPr>
      <w:rFonts w:ascii="Georgia" w:hAnsi="Georgia"/>
      <w:b/>
      <w:color w:val="000000"/>
      <w:sz w:val="100"/>
      <w:szCs w:val="24"/>
    </w:rPr>
  </w:style>
  <w:style w:type="paragraph" w:customStyle="1" w:styleId="ASDEFCONHeaderFooterLeft">
    <w:name w:val="ASDEFCON Header/Footer Left"/>
    <w:basedOn w:val="ASDEFCONNormal"/>
    <w:rsid w:val="006C3B1D"/>
    <w:pPr>
      <w:spacing w:after="0"/>
      <w:jc w:val="left"/>
    </w:pPr>
    <w:rPr>
      <w:sz w:val="16"/>
      <w:szCs w:val="24"/>
    </w:rPr>
  </w:style>
  <w:style w:type="paragraph" w:customStyle="1" w:styleId="ASDEFCONCoverPageIncorp">
    <w:name w:val="ASDEFCON Cover Page Incorp"/>
    <w:rsid w:val="006C3B1D"/>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6C3B1D"/>
    <w:rPr>
      <w:b/>
      <w:i/>
    </w:rPr>
  </w:style>
  <w:style w:type="paragraph" w:customStyle="1" w:styleId="COTCOCLV2NONUM-ASDEFCON">
    <w:name w:val="COT/COC LV2 NONUM - ASDEFCON"/>
    <w:basedOn w:val="COTCOCLV2-ASDEFCON"/>
    <w:next w:val="COTCOCLV3-ASDEFCON"/>
    <w:rsid w:val="006C3B1D"/>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6C3B1D"/>
    <w:pPr>
      <w:keepNext w:val="0"/>
      <w:numPr>
        <w:numId w:val="0"/>
      </w:numPr>
      <w:ind w:left="851"/>
    </w:pPr>
    <w:rPr>
      <w:bCs/>
      <w:szCs w:val="20"/>
    </w:rPr>
  </w:style>
  <w:style w:type="paragraph" w:customStyle="1" w:styleId="COTCOCLV3NONUM-ASDEFCON">
    <w:name w:val="COT/COC LV3 NONUM - ASDEFCON"/>
    <w:basedOn w:val="COTCOCLV3-ASDEFCON"/>
    <w:next w:val="COTCOCLV3-ASDEFCON"/>
    <w:rsid w:val="006C3B1D"/>
    <w:pPr>
      <w:numPr>
        <w:ilvl w:val="0"/>
        <w:numId w:val="0"/>
      </w:numPr>
      <w:ind w:left="851"/>
    </w:pPr>
    <w:rPr>
      <w:szCs w:val="20"/>
    </w:rPr>
  </w:style>
  <w:style w:type="paragraph" w:customStyle="1" w:styleId="COTCOCLV4NONUM-ASDEFCON">
    <w:name w:val="COT/COC LV4 NONUM - ASDEFCON"/>
    <w:basedOn w:val="COTCOCLV4-ASDEFCON"/>
    <w:next w:val="COTCOCLV4-ASDEFCON"/>
    <w:rsid w:val="006C3B1D"/>
    <w:pPr>
      <w:numPr>
        <w:ilvl w:val="0"/>
        <w:numId w:val="0"/>
      </w:numPr>
      <w:ind w:left="1418"/>
    </w:pPr>
    <w:rPr>
      <w:szCs w:val="20"/>
    </w:rPr>
  </w:style>
  <w:style w:type="paragraph" w:customStyle="1" w:styleId="COTCOCLV5NONUM-ASDEFCON">
    <w:name w:val="COT/COC LV5 NONUM - ASDEFCON"/>
    <w:basedOn w:val="COTCOCLV5-ASDEFCON"/>
    <w:next w:val="COTCOCLV5-ASDEFCON"/>
    <w:rsid w:val="006C3B1D"/>
    <w:pPr>
      <w:numPr>
        <w:ilvl w:val="0"/>
        <w:numId w:val="0"/>
      </w:numPr>
      <w:ind w:left="1985"/>
    </w:pPr>
    <w:rPr>
      <w:szCs w:val="20"/>
    </w:rPr>
  </w:style>
  <w:style w:type="paragraph" w:customStyle="1" w:styleId="COTCOCLV6NONUM-ASDEFCON">
    <w:name w:val="COT/COC LV6 NONUM - ASDEFCON"/>
    <w:basedOn w:val="COTCOCLV6-ASDEFCON"/>
    <w:next w:val="COTCOCLV6-ASDEFCON"/>
    <w:rsid w:val="006C3B1D"/>
    <w:pPr>
      <w:numPr>
        <w:ilvl w:val="0"/>
        <w:numId w:val="0"/>
      </w:numPr>
      <w:ind w:left="2552"/>
    </w:pPr>
    <w:rPr>
      <w:szCs w:val="20"/>
    </w:rPr>
  </w:style>
  <w:style w:type="paragraph" w:customStyle="1" w:styleId="ATTANNLV1NONUM-ASDEFCON">
    <w:name w:val="ATT/ANN LV1 NONUM - ASDEFCON"/>
    <w:basedOn w:val="ATTANNLV1-ASDEFCON"/>
    <w:next w:val="ATTANNLV2-ASDEFCON"/>
    <w:rsid w:val="006C3B1D"/>
    <w:pPr>
      <w:numPr>
        <w:numId w:val="0"/>
      </w:numPr>
      <w:ind w:left="851"/>
    </w:pPr>
    <w:rPr>
      <w:bCs/>
      <w:szCs w:val="20"/>
    </w:rPr>
  </w:style>
  <w:style w:type="paragraph" w:customStyle="1" w:styleId="ATTANNLV2NONUM-ASDEFCON">
    <w:name w:val="ATT/ANN LV2 NONUM - ASDEFCON"/>
    <w:basedOn w:val="ATTANNLV2-ASDEFCON"/>
    <w:next w:val="ATTANNLV2-ASDEFCON"/>
    <w:rsid w:val="006C3B1D"/>
    <w:pPr>
      <w:numPr>
        <w:ilvl w:val="0"/>
        <w:numId w:val="0"/>
      </w:numPr>
      <w:ind w:left="851"/>
    </w:pPr>
    <w:rPr>
      <w:szCs w:val="20"/>
    </w:rPr>
  </w:style>
  <w:style w:type="paragraph" w:customStyle="1" w:styleId="ATTANNLV3NONUM-ASDEFCON">
    <w:name w:val="ATT/ANN LV3 NONUM - ASDEFCON"/>
    <w:basedOn w:val="ATTANNLV3-ASDEFCON"/>
    <w:next w:val="ATTANNLV3-ASDEFCON"/>
    <w:rsid w:val="006C3B1D"/>
    <w:pPr>
      <w:numPr>
        <w:ilvl w:val="0"/>
        <w:numId w:val="0"/>
      </w:numPr>
      <w:ind w:left="1418"/>
    </w:pPr>
    <w:rPr>
      <w:szCs w:val="20"/>
    </w:rPr>
  </w:style>
  <w:style w:type="paragraph" w:customStyle="1" w:styleId="ATTANNLV4NONUM-ASDEFCON">
    <w:name w:val="ATT/ANN LV4 NONUM - ASDEFCON"/>
    <w:basedOn w:val="ATTANNLV4-ASDEFCON"/>
    <w:next w:val="ATTANNLV4-ASDEFCON"/>
    <w:rsid w:val="006C3B1D"/>
    <w:pPr>
      <w:numPr>
        <w:ilvl w:val="0"/>
        <w:numId w:val="0"/>
      </w:numPr>
      <w:ind w:left="1985"/>
    </w:pPr>
    <w:rPr>
      <w:szCs w:val="20"/>
    </w:rPr>
  </w:style>
  <w:style w:type="paragraph" w:customStyle="1" w:styleId="NoteToDraftersBullets-ASDEFCON">
    <w:name w:val="Note To Drafters Bullets - ASDEFCON"/>
    <w:basedOn w:val="NoteToDrafters-ASDEFCON"/>
    <w:rsid w:val="006C3B1D"/>
    <w:pPr>
      <w:numPr>
        <w:numId w:val="5"/>
      </w:numPr>
    </w:pPr>
    <w:rPr>
      <w:bCs/>
      <w:iCs/>
      <w:szCs w:val="20"/>
    </w:rPr>
  </w:style>
  <w:style w:type="paragraph" w:customStyle="1" w:styleId="NoteToDraftersList-ASDEFCON">
    <w:name w:val="Note To Drafters List - ASDEFCON"/>
    <w:basedOn w:val="NoteToDrafters-ASDEFCON"/>
    <w:rsid w:val="006C3B1D"/>
    <w:pPr>
      <w:numPr>
        <w:numId w:val="6"/>
      </w:numPr>
    </w:pPr>
    <w:rPr>
      <w:bCs/>
      <w:iCs/>
      <w:szCs w:val="20"/>
    </w:rPr>
  </w:style>
  <w:style w:type="paragraph" w:customStyle="1" w:styleId="NoteToTenderersBullets-ASDEFCON">
    <w:name w:val="Note To Tenderers Bullets - ASDEFCON"/>
    <w:basedOn w:val="NoteToTenderers-ASDEFCON"/>
    <w:rsid w:val="006C3B1D"/>
    <w:pPr>
      <w:numPr>
        <w:numId w:val="7"/>
      </w:numPr>
    </w:pPr>
    <w:rPr>
      <w:bCs/>
      <w:iCs/>
      <w:szCs w:val="20"/>
    </w:rPr>
  </w:style>
  <w:style w:type="paragraph" w:customStyle="1" w:styleId="NoteToTenderersList-ASDEFCON">
    <w:name w:val="Note To Tenderers List - ASDEFCON"/>
    <w:basedOn w:val="NoteToTenderers-ASDEFCON"/>
    <w:rsid w:val="006C3B1D"/>
    <w:pPr>
      <w:numPr>
        <w:numId w:val="8"/>
      </w:numPr>
    </w:pPr>
    <w:rPr>
      <w:bCs/>
      <w:iCs/>
      <w:szCs w:val="20"/>
    </w:rPr>
  </w:style>
  <w:style w:type="paragraph" w:customStyle="1" w:styleId="SOWHL1-ASDEFCON">
    <w:name w:val="SOW HL1 - ASDEFCON"/>
    <w:basedOn w:val="ASDEFCONNormal"/>
    <w:next w:val="SOWHL2-ASDEFCON"/>
    <w:qFormat/>
    <w:rsid w:val="006C3B1D"/>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6C3B1D"/>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6C3B1D"/>
    <w:pPr>
      <w:keepNext/>
      <w:numPr>
        <w:ilvl w:val="2"/>
        <w:numId w:val="2"/>
      </w:numPr>
    </w:pPr>
    <w:rPr>
      <w:rFonts w:eastAsia="Calibri"/>
      <w:b/>
      <w:szCs w:val="22"/>
      <w:lang w:eastAsia="en-US"/>
    </w:rPr>
  </w:style>
  <w:style w:type="paragraph" w:customStyle="1" w:styleId="SOWHL4-ASDEFCON">
    <w:name w:val="SOW HL4 - ASDEFCON"/>
    <w:basedOn w:val="ASDEFCONNormal"/>
    <w:qFormat/>
    <w:rsid w:val="006C3B1D"/>
    <w:pPr>
      <w:keepNext/>
      <w:numPr>
        <w:ilvl w:val="3"/>
        <w:numId w:val="2"/>
      </w:numPr>
    </w:pPr>
    <w:rPr>
      <w:rFonts w:eastAsia="Calibri"/>
      <w:b/>
      <w:szCs w:val="22"/>
      <w:lang w:eastAsia="en-US"/>
    </w:rPr>
  </w:style>
  <w:style w:type="paragraph" w:customStyle="1" w:styleId="SOWHL5-ASDEFCON">
    <w:name w:val="SOW HL5 - ASDEFCON"/>
    <w:basedOn w:val="ASDEFCONNormal"/>
    <w:qFormat/>
    <w:rsid w:val="006C3B1D"/>
    <w:pPr>
      <w:keepNext/>
      <w:numPr>
        <w:ilvl w:val="4"/>
        <w:numId w:val="2"/>
      </w:numPr>
    </w:pPr>
    <w:rPr>
      <w:rFonts w:eastAsia="Calibri"/>
      <w:b/>
      <w:szCs w:val="22"/>
      <w:lang w:eastAsia="en-US"/>
    </w:rPr>
  </w:style>
  <w:style w:type="paragraph" w:customStyle="1" w:styleId="SOWSubL1-ASDEFCON">
    <w:name w:val="SOW SubL1 - ASDEFCON"/>
    <w:basedOn w:val="ASDEFCONNormal"/>
    <w:qFormat/>
    <w:rsid w:val="006C3B1D"/>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6C3B1D"/>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6C3B1D"/>
    <w:pPr>
      <w:numPr>
        <w:ilvl w:val="0"/>
        <w:numId w:val="0"/>
      </w:numPr>
      <w:ind w:left="1134"/>
    </w:pPr>
    <w:rPr>
      <w:rFonts w:eastAsia="Times New Roman"/>
      <w:bCs/>
      <w:szCs w:val="20"/>
    </w:rPr>
  </w:style>
  <w:style w:type="paragraph" w:customStyle="1" w:styleId="SOWTL2-ASDEFCON">
    <w:name w:val="SOW TL2 - ASDEFCON"/>
    <w:basedOn w:val="SOWHL2-ASDEFCON"/>
    <w:rsid w:val="006C3B1D"/>
    <w:pPr>
      <w:keepNext w:val="0"/>
      <w:pBdr>
        <w:bottom w:val="none" w:sz="0" w:space="0" w:color="auto"/>
      </w:pBdr>
    </w:pPr>
    <w:rPr>
      <w:b w:val="0"/>
    </w:rPr>
  </w:style>
  <w:style w:type="paragraph" w:customStyle="1" w:styleId="SOWTL3NONUM-ASDEFCON">
    <w:name w:val="SOW TL3 NONUM - ASDEFCON"/>
    <w:basedOn w:val="SOWTL3-ASDEFCON"/>
    <w:next w:val="SOWTL3-ASDEFCON"/>
    <w:rsid w:val="006C3B1D"/>
    <w:pPr>
      <w:numPr>
        <w:ilvl w:val="0"/>
        <w:numId w:val="0"/>
      </w:numPr>
      <w:ind w:left="1134"/>
    </w:pPr>
    <w:rPr>
      <w:rFonts w:eastAsia="Times New Roman"/>
      <w:bCs/>
      <w:szCs w:val="20"/>
    </w:rPr>
  </w:style>
  <w:style w:type="paragraph" w:customStyle="1" w:styleId="SOWTL3-ASDEFCON">
    <w:name w:val="SOW TL3 - ASDEFCON"/>
    <w:basedOn w:val="SOWHL3-ASDEFCON"/>
    <w:rsid w:val="006C3B1D"/>
    <w:pPr>
      <w:keepNext w:val="0"/>
    </w:pPr>
    <w:rPr>
      <w:b w:val="0"/>
    </w:rPr>
  </w:style>
  <w:style w:type="paragraph" w:customStyle="1" w:styleId="SOWTL4NONUM-ASDEFCON">
    <w:name w:val="SOW TL4 NONUM - ASDEFCON"/>
    <w:basedOn w:val="SOWTL4-ASDEFCON"/>
    <w:next w:val="SOWTL4-ASDEFCON"/>
    <w:rsid w:val="006C3B1D"/>
    <w:pPr>
      <w:numPr>
        <w:ilvl w:val="0"/>
        <w:numId w:val="0"/>
      </w:numPr>
      <w:ind w:left="1134"/>
    </w:pPr>
    <w:rPr>
      <w:rFonts w:eastAsia="Times New Roman"/>
      <w:bCs/>
      <w:szCs w:val="20"/>
    </w:rPr>
  </w:style>
  <w:style w:type="paragraph" w:customStyle="1" w:styleId="SOWTL4-ASDEFCON">
    <w:name w:val="SOW TL4 - ASDEFCON"/>
    <w:basedOn w:val="SOWHL4-ASDEFCON"/>
    <w:rsid w:val="006C3B1D"/>
    <w:pPr>
      <w:keepNext w:val="0"/>
    </w:pPr>
    <w:rPr>
      <w:b w:val="0"/>
    </w:rPr>
  </w:style>
  <w:style w:type="paragraph" w:customStyle="1" w:styleId="SOWTL5NONUM-ASDEFCON">
    <w:name w:val="SOW TL5 NONUM - ASDEFCON"/>
    <w:basedOn w:val="SOWHL5-ASDEFCON"/>
    <w:next w:val="SOWTL5-ASDEFCON"/>
    <w:rsid w:val="006C3B1D"/>
    <w:pPr>
      <w:keepNext w:val="0"/>
      <w:numPr>
        <w:ilvl w:val="0"/>
        <w:numId w:val="0"/>
      </w:numPr>
      <w:ind w:left="1134"/>
    </w:pPr>
    <w:rPr>
      <w:b w:val="0"/>
    </w:rPr>
  </w:style>
  <w:style w:type="paragraph" w:customStyle="1" w:styleId="SOWTL5-ASDEFCON">
    <w:name w:val="SOW TL5 - ASDEFCON"/>
    <w:basedOn w:val="SOWHL5-ASDEFCON"/>
    <w:rsid w:val="006C3B1D"/>
    <w:pPr>
      <w:keepNext w:val="0"/>
    </w:pPr>
    <w:rPr>
      <w:b w:val="0"/>
    </w:rPr>
  </w:style>
  <w:style w:type="paragraph" w:customStyle="1" w:styleId="SOWSubL2-ASDEFCON">
    <w:name w:val="SOW SubL2 - ASDEFCON"/>
    <w:basedOn w:val="ASDEFCONNormal"/>
    <w:qFormat/>
    <w:rsid w:val="006C3B1D"/>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6C3B1D"/>
    <w:pPr>
      <w:numPr>
        <w:numId w:val="0"/>
      </w:numPr>
      <w:ind w:left="1701"/>
    </w:pPr>
  </w:style>
  <w:style w:type="paragraph" w:customStyle="1" w:styleId="SOWSubL2NONUM-ASDEFCON">
    <w:name w:val="SOW SubL2 NONUM - ASDEFCON"/>
    <w:basedOn w:val="SOWSubL2-ASDEFCON"/>
    <w:next w:val="SOWSubL2-ASDEFCON"/>
    <w:qFormat/>
    <w:rsid w:val="006C3B1D"/>
    <w:pPr>
      <w:numPr>
        <w:ilvl w:val="0"/>
        <w:numId w:val="0"/>
      </w:numPr>
      <w:ind w:left="2268"/>
    </w:pPr>
  </w:style>
  <w:style w:type="paragraph" w:styleId="FootnoteText">
    <w:name w:val="footnote text"/>
    <w:basedOn w:val="Normal"/>
    <w:semiHidden/>
    <w:rsid w:val="006C3B1D"/>
    <w:rPr>
      <w:szCs w:val="20"/>
    </w:rPr>
  </w:style>
  <w:style w:type="paragraph" w:customStyle="1" w:styleId="ASDEFCONTextBlock">
    <w:name w:val="ASDEFCON TextBlock"/>
    <w:basedOn w:val="ASDEFCONNormal"/>
    <w:qFormat/>
    <w:rsid w:val="006C3B1D"/>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6C3B1D"/>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6C3B1D"/>
    <w:pPr>
      <w:keepNext/>
      <w:spacing w:before="240"/>
    </w:pPr>
    <w:rPr>
      <w:rFonts w:ascii="Arial Bold" w:hAnsi="Arial Bold"/>
      <w:b/>
      <w:bCs/>
      <w:caps/>
      <w:szCs w:val="20"/>
    </w:rPr>
  </w:style>
  <w:style w:type="paragraph" w:customStyle="1" w:styleId="Table8ptHeading-ASDEFCON">
    <w:name w:val="Table 8pt Heading - ASDEFCON"/>
    <w:basedOn w:val="ASDEFCONNormal"/>
    <w:rsid w:val="006C3B1D"/>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6C3B1D"/>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6C3B1D"/>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6C3B1D"/>
    <w:rPr>
      <w:rFonts w:ascii="Arial" w:eastAsia="Calibri" w:hAnsi="Arial"/>
      <w:color w:val="000000"/>
      <w:szCs w:val="22"/>
      <w:lang w:eastAsia="en-US"/>
    </w:rPr>
  </w:style>
  <w:style w:type="paragraph" w:customStyle="1" w:styleId="Table8ptSub1-ASDEFCON">
    <w:name w:val="Table 8pt Sub1 - ASDEFCON"/>
    <w:basedOn w:val="Table8ptText-ASDEFCON"/>
    <w:rsid w:val="006C3B1D"/>
    <w:pPr>
      <w:numPr>
        <w:ilvl w:val="1"/>
      </w:numPr>
    </w:pPr>
  </w:style>
  <w:style w:type="paragraph" w:customStyle="1" w:styleId="Table8ptSub2-ASDEFCON">
    <w:name w:val="Table 8pt Sub2 - ASDEFCON"/>
    <w:basedOn w:val="Table8ptText-ASDEFCON"/>
    <w:rsid w:val="006C3B1D"/>
    <w:pPr>
      <w:numPr>
        <w:ilvl w:val="2"/>
      </w:numPr>
    </w:pPr>
  </w:style>
  <w:style w:type="paragraph" w:customStyle="1" w:styleId="Table10ptHeading-ASDEFCON">
    <w:name w:val="Table 10pt Heading - ASDEFCON"/>
    <w:basedOn w:val="ASDEFCONNormal"/>
    <w:rsid w:val="006C3B1D"/>
    <w:pPr>
      <w:keepNext/>
      <w:spacing w:before="60" w:after="60"/>
      <w:jc w:val="center"/>
    </w:pPr>
    <w:rPr>
      <w:b/>
    </w:rPr>
  </w:style>
  <w:style w:type="paragraph" w:customStyle="1" w:styleId="Table8ptBP1-ASDEFCON">
    <w:name w:val="Table 8pt BP1 - ASDEFCON"/>
    <w:basedOn w:val="Table8ptText-ASDEFCON"/>
    <w:rsid w:val="006C3B1D"/>
    <w:pPr>
      <w:numPr>
        <w:numId w:val="10"/>
      </w:numPr>
    </w:pPr>
  </w:style>
  <w:style w:type="paragraph" w:customStyle="1" w:styleId="Table8ptBP2-ASDEFCON">
    <w:name w:val="Table 8pt BP2 - ASDEFCON"/>
    <w:basedOn w:val="Table8ptText-ASDEFCON"/>
    <w:rsid w:val="006C3B1D"/>
    <w:pPr>
      <w:numPr>
        <w:ilvl w:val="1"/>
        <w:numId w:val="10"/>
      </w:numPr>
      <w:tabs>
        <w:tab w:val="clear" w:pos="284"/>
      </w:tabs>
    </w:pPr>
    <w:rPr>
      <w:iCs/>
    </w:rPr>
  </w:style>
  <w:style w:type="paragraph" w:customStyle="1" w:styleId="ASDEFCONBulletsLV1">
    <w:name w:val="ASDEFCON Bullets LV1"/>
    <w:basedOn w:val="ASDEFCONNormal"/>
    <w:rsid w:val="006C3B1D"/>
    <w:pPr>
      <w:numPr>
        <w:numId w:val="12"/>
      </w:numPr>
    </w:pPr>
    <w:rPr>
      <w:rFonts w:eastAsia="Calibri"/>
      <w:szCs w:val="22"/>
      <w:lang w:eastAsia="en-US"/>
    </w:rPr>
  </w:style>
  <w:style w:type="paragraph" w:customStyle="1" w:styleId="Table10ptSub1-ASDEFCON">
    <w:name w:val="Table 10pt Sub1 - ASDEFCON"/>
    <w:basedOn w:val="Table10ptText-ASDEFCON"/>
    <w:rsid w:val="006C3B1D"/>
    <w:pPr>
      <w:numPr>
        <w:ilvl w:val="1"/>
      </w:numPr>
      <w:jc w:val="both"/>
    </w:pPr>
  </w:style>
  <w:style w:type="paragraph" w:customStyle="1" w:styleId="Table10ptSub2-ASDEFCON">
    <w:name w:val="Table 10pt Sub2 - ASDEFCON"/>
    <w:basedOn w:val="Table10ptText-ASDEFCON"/>
    <w:rsid w:val="006C3B1D"/>
    <w:pPr>
      <w:numPr>
        <w:ilvl w:val="2"/>
      </w:numPr>
      <w:jc w:val="both"/>
    </w:pPr>
  </w:style>
  <w:style w:type="paragraph" w:customStyle="1" w:styleId="ASDEFCONBulletsLV2">
    <w:name w:val="ASDEFCON Bullets LV2"/>
    <w:basedOn w:val="ASDEFCONNormal"/>
    <w:rsid w:val="006C3B1D"/>
    <w:pPr>
      <w:numPr>
        <w:numId w:val="1"/>
      </w:numPr>
    </w:pPr>
  </w:style>
  <w:style w:type="paragraph" w:customStyle="1" w:styleId="Table10ptBP1-ASDEFCON">
    <w:name w:val="Table 10pt BP1 - ASDEFCON"/>
    <w:basedOn w:val="ASDEFCONNormal"/>
    <w:rsid w:val="006C3B1D"/>
    <w:pPr>
      <w:numPr>
        <w:numId w:val="16"/>
      </w:numPr>
      <w:spacing w:before="60" w:after="60"/>
    </w:pPr>
  </w:style>
  <w:style w:type="paragraph" w:customStyle="1" w:styleId="Table10ptBP2-ASDEFCON">
    <w:name w:val="Table 10pt BP2 - ASDEFCON"/>
    <w:basedOn w:val="ASDEFCONNormal"/>
    <w:link w:val="Table10ptBP2-ASDEFCONCharChar"/>
    <w:rsid w:val="006C3B1D"/>
    <w:pPr>
      <w:numPr>
        <w:ilvl w:val="1"/>
        <w:numId w:val="16"/>
      </w:numPr>
      <w:spacing w:before="60" w:after="60"/>
    </w:pPr>
  </w:style>
  <w:style w:type="character" w:customStyle="1" w:styleId="Table10ptBP2-ASDEFCONCharChar">
    <w:name w:val="Table 10pt BP2 - ASDEFCON Char Char"/>
    <w:link w:val="Table10ptBP2-ASDEFCON"/>
    <w:rsid w:val="006C3B1D"/>
    <w:rPr>
      <w:rFonts w:ascii="Arial" w:hAnsi="Arial"/>
      <w:color w:val="000000"/>
      <w:szCs w:val="40"/>
    </w:rPr>
  </w:style>
  <w:style w:type="paragraph" w:customStyle="1" w:styleId="GuideMarginHead-ASDEFCON">
    <w:name w:val="Guide Margin Head - ASDEFCON"/>
    <w:basedOn w:val="ASDEFCONNormal"/>
    <w:rsid w:val="006C3B1D"/>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6C3B1D"/>
    <w:pPr>
      <w:ind w:left="1680"/>
    </w:pPr>
    <w:rPr>
      <w:lang w:eastAsia="en-US"/>
    </w:rPr>
  </w:style>
  <w:style w:type="paragraph" w:customStyle="1" w:styleId="GuideSublistLv1-ASDEFCON">
    <w:name w:val="Guide Sublist Lv1 - ASDEFCON"/>
    <w:basedOn w:val="ASDEFCONNormal"/>
    <w:qFormat/>
    <w:rsid w:val="006C3B1D"/>
    <w:pPr>
      <w:numPr>
        <w:numId w:val="20"/>
      </w:numPr>
    </w:pPr>
    <w:rPr>
      <w:rFonts w:eastAsia="Calibri"/>
      <w:szCs w:val="22"/>
      <w:lang w:eastAsia="en-US"/>
    </w:rPr>
  </w:style>
  <w:style w:type="paragraph" w:customStyle="1" w:styleId="GuideBullets-ASDEFCON">
    <w:name w:val="Guide Bullets - ASDEFCON"/>
    <w:basedOn w:val="ASDEFCONNormal"/>
    <w:rsid w:val="006C3B1D"/>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6C3B1D"/>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6C3B1D"/>
    <w:pPr>
      <w:keepNext/>
      <w:spacing w:before="240"/>
    </w:pPr>
    <w:rPr>
      <w:rFonts w:eastAsia="Calibri"/>
      <w:b/>
      <w:caps/>
      <w:szCs w:val="20"/>
      <w:lang w:eastAsia="en-US"/>
    </w:rPr>
  </w:style>
  <w:style w:type="paragraph" w:customStyle="1" w:styleId="ASDEFCONSublist">
    <w:name w:val="ASDEFCON Sublist"/>
    <w:basedOn w:val="ASDEFCONNormal"/>
    <w:rsid w:val="006C3B1D"/>
    <w:pPr>
      <w:numPr>
        <w:numId w:val="21"/>
      </w:numPr>
    </w:pPr>
    <w:rPr>
      <w:iCs/>
    </w:rPr>
  </w:style>
  <w:style w:type="paragraph" w:customStyle="1" w:styleId="ASDEFCONRecitals">
    <w:name w:val="ASDEFCON Recitals"/>
    <w:basedOn w:val="ASDEFCONNormal"/>
    <w:link w:val="ASDEFCONRecitalsCharChar"/>
    <w:rsid w:val="006C3B1D"/>
    <w:pPr>
      <w:numPr>
        <w:numId w:val="13"/>
      </w:numPr>
    </w:pPr>
  </w:style>
  <w:style w:type="character" w:customStyle="1" w:styleId="ASDEFCONRecitalsCharChar">
    <w:name w:val="ASDEFCON Recitals Char Char"/>
    <w:link w:val="ASDEFCONRecitals"/>
    <w:rsid w:val="006C3B1D"/>
    <w:rPr>
      <w:rFonts w:ascii="Arial" w:hAnsi="Arial"/>
      <w:color w:val="000000"/>
      <w:szCs w:val="40"/>
    </w:rPr>
  </w:style>
  <w:style w:type="paragraph" w:customStyle="1" w:styleId="NoteList-ASDEFCON">
    <w:name w:val="Note List - ASDEFCON"/>
    <w:basedOn w:val="ASDEFCONNormal"/>
    <w:rsid w:val="006C3B1D"/>
    <w:pPr>
      <w:numPr>
        <w:numId w:val="14"/>
      </w:numPr>
    </w:pPr>
    <w:rPr>
      <w:b/>
      <w:bCs/>
      <w:i/>
    </w:rPr>
  </w:style>
  <w:style w:type="paragraph" w:customStyle="1" w:styleId="NoteBullets-ASDEFCON">
    <w:name w:val="Note Bullets - ASDEFCON"/>
    <w:basedOn w:val="ASDEFCONNormal"/>
    <w:rsid w:val="006C3B1D"/>
    <w:pPr>
      <w:numPr>
        <w:numId w:val="15"/>
      </w:numPr>
    </w:pPr>
    <w:rPr>
      <w:b/>
      <w:i/>
    </w:rPr>
  </w:style>
  <w:style w:type="paragraph" w:styleId="Caption">
    <w:name w:val="caption"/>
    <w:basedOn w:val="Normal"/>
    <w:next w:val="Normal"/>
    <w:qFormat/>
    <w:rsid w:val="006C3B1D"/>
    <w:rPr>
      <w:b/>
      <w:bCs/>
      <w:szCs w:val="20"/>
    </w:rPr>
  </w:style>
  <w:style w:type="paragraph" w:customStyle="1" w:styleId="ASDEFCONOperativePartListLV1">
    <w:name w:val="ASDEFCON Operative Part List LV1"/>
    <w:basedOn w:val="ASDEFCONNormal"/>
    <w:rsid w:val="006C3B1D"/>
    <w:pPr>
      <w:numPr>
        <w:numId w:val="17"/>
      </w:numPr>
    </w:pPr>
    <w:rPr>
      <w:iCs/>
    </w:rPr>
  </w:style>
  <w:style w:type="paragraph" w:customStyle="1" w:styleId="ASDEFCONOperativePartListLV2">
    <w:name w:val="ASDEFCON Operative Part List LV2"/>
    <w:basedOn w:val="ASDEFCONOperativePartListLV1"/>
    <w:rsid w:val="006C3B1D"/>
    <w:pPr>
      <w:numPr>
        <w:ilvl w:val="1"/>
      </w:numPr>
    </w:pPr>
  </w:style>
  <w:style w:type="paragraph" w:customStyle="1" w:styleId="ASDEFCONOptionSpace">
    <w:name w:val="ASDEFCON Option Space"/>
    <w:basedOn w:val="ASDEFCONNormal"/>
    <w:rsid w:val="006C3B1D"/>
    <w:pPr>
      <w:spacing w:after="0"/>
    </w:pPr>
    <w:rPr>
      <w:bCs/>
      <w:color w:val="FFFFFF"/>
      <w:sz w:val="8"/>
    </w:rPr>
  </w:style>
  <w:style w:type="paragraph" w:customStyle="1" w:styleId="ATTANNReferencetoCOC">
    <w:name w:val="ATT/ANN Reference to COC"/>
    <w:basedOn w:val="ASDEFCONNormal"/>
    <w:rsid w:val="006C3B1D"/>
    <w:pPr>
      <w:keepNext/>
      <w:jc w:val="right"/>
    </w:pPr>
    <w:rPr>
      <w:i/>
      <w:iCs/>
      <w:szCs w:val="20"/>
    </w:rPr>
  </w:style>
  <w:style w:type="paragraph" w:customStyle="1" w:styleId="ASDEFCONHeaderFooterCenter">
    <w:name w:val="ASDEFCON Header/Footer Center"/>
    <w:basedOn w:val="ASDEFCONHeaderFooterLeft"/>
    <w:rsid w:val="006C3B1D"/>
    <w:pPr>
      <w:jc w:val="center"/>
    </w:pPr>
    <w:rPr>
      <w:szCs w:val="20"/>
    </w:rPr>
  </w:style>
  <w:style w:type="paragraph" w:customStyle="1" w:styleId="ASDEFCONHeaderFooterRight">
    <w:name w:val="ASDEFCON Header/Footer Right"/>
    <w:basedOn w:val="ASDEFCONHeaderFooterLeft"/>
    <w:rsid w:val="006C3B1D"/>
    <w:pPr>
      <w:jc w:val="right"/>
    </w:pPr>
    <w:rPr>
      <w:szCs w:val="20"/>
    </w:rPr>
  </w:style>
  <w:style w:type="paragraph" w:customStyle="1" w:styleId="ASDEFCONHeaderFooterClassification">
    <w:name w:val="ASDEFCON Header/Footer Classification"/>
    <w:basedOn w:val="ASDEFCONHeaderFooterLeft"/>
    <w:rsid w:val="006C3B1D"/>
    <w:pPr>
      <w:jc w:val="center"/>
    </w:pPr>
    <w:rPr>
      <w:rFonts w:ascii="Arial Bold" w:hAnsi="Arial Bold"/>
      <w:b/>
      <w:bCs/>
      <w:caps/>
      <w:sz w:val="20"/>
    </w:rPr>
  </w:style>
  <w:style w:type="paragraph" w:customStyle="1" w:styleId="GuideLV3Head-ASDEFCON">
    <w:name w:val="Guide LV3 Head - ASDEFCON"/>
    <w:basedOn w:val="ASDEFCONNormal"/>
    <w:rsid w:val="006C3B1D"/>
    <w:pPr>
      <w:keepNext/>
    </w:pPr>
    <w:rPr>
      <w:rFonts w:eastAsia="Calibri"/>
      <w:b/>
      <w:szCs w:val="22"/>
      <w:lang w:eastAsia="en-US"/>
    </w:rPr>
  </w:style>
  <w:style w:type="paragraph" w:customStyle="1" w:styleId="GuideSublistLv2-ASDEFCON">
    <w:name w:val="Guide Sublist Lv2 - ASDEFCON"/>
    <w:basedOn w:val="ASDEFCONNormal"/>
    <w:rsid w:val="006C3B1D"/>
    <w:pPr>
      <w:numPr>
        <w:ilvl w:val="1"/>
        <w:numId w:val="20"/>
      </w:numPr>
    </w:pPr>
  </w:style>
  <w:style w:type="paragraph" w:styleId="TOC3">
    <w:name w:val="toc 3"/>
    <w:basedOn w:val="Normal"/>
    <w:next w:val="Normal"/>
    <w:autoRedefine/>
    <w:rsid w:val="006C3B1D"/>
    <w:pPr>
      <w:spacing w:after="100"/>
      <w:ind w:left="400"/>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link w:val="Heading1"/>
    <w:locked/>
    <w:rsid w:val="00452BD0"/>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6C3B1D"/>
    <w:rPr>
      <w:rFonts w:ascii="Cambria" w:hAnsi="Cambria"/>
      <w:b/>
      <w:bCs/>
      <w:color w:val="4F81BD"/>
      <w:sz w:val="26"/>
      <w:szCs w:val="26"/>
    </w:rPr>
  </w:style>
  <w:style w:type="character" w:styleId="Hyperlink">
    <w:name w:val="Hyperlink"/>
    <w:uiPriority w:val="99"/>
    <w:unhideWhenUsed/>
    <w:rsid w:val="006C3B1D"/>
    <w:rPr>
      <w:color w:val="0000FF"/>
      <w:u w:val="single"/>
    </w:rPr>
  </w:style>
  <w:style w:type="paragraph" w:styleId="TOC4">
    <w:name w:val="toc 4"/>
    <w:basedOn w:val="Normal"/>
    <w:next w:val="Normal"/>
    <w:autoRedefine/>
    <w:rsid w:val="006C3B1D"/>
    <w:pPr>
      <w:spacing w:after="100"/>
      <w:ind w:left="600"/>
    </w:pPr>
  </w:style>
  <w:style w:type="paragraph" w:styleId="TOC5">
    <w:name w:val="toc 5"/>
    <w:basedOn w:val="Normal"/>
    <w:next w:val="Normal"/>
    <w:autoRedefine/>
    <w:rsid w:val="006C3B1D"/>
    <w:pPr>
      <w:spacing w:after="100"/>
      <w:ind w:left="800"/>
    </w:pPr>
  </w:style>
  <w:style w:type="paragraph" w:styleId="TOC6">
    <w:name w:val="toc 6"/>
    <w:basedOn w:val="Normal"/>
    <w:next w:val="Normal"/>
    <w:autoRedefine/>
    <w:rsid w:val="006C3B1D"/>
    <w:pPr>
      <w:spacing w:after="100"/>
      <w:ind w:left="1000"/>
    </w:pPr>
  </w:style>
  <w:style w:type="paragraph" w:styleId="TOC7">
    <w:name w:val="toc 7"/>
    <w:basedOn w:val="Normal"/>
    <w:next w:val="Normal"/>
    <w:autoRedefine/>
    <w:rsid w:val="006C3B1D"/>
    <w:pPr>
      <w:spacing w:after="100"/>
      <w:ind w:left="1200"/>
    </w:pPr>
  </w:style>
  <w:style w:type="paragraph" w:styleId="TOC8">
    <w:name w:val="toc 8"/>
    <w:basedOn w:val="Normal"/>
    <w:next w:val="Normal"/>
    <w:autoRedefine/>
    <w:rsid w:val="006C3B1D"/>
    <w:pPr>
      <w:spacing w:after="100"/>
      <w:ind w:left="1400"/>
    </w:pPr>
  </w:style>
  <w:style w:type="paragraph" w:styleId="TOC9">
    <w:name w:val="toc 9"/>
    <w:basedOn w:val="Normal"/>
    <w:next w:val="Normal"/>
    <w:autoRedefine/>
    <w:rsid w:val="006C3B1D"/>
    <w:pPr>
      <w:spacing w:after="100"/>
      <w:ind w:left="1600"/>
    </w:pPr>
  </w:style>
  <w:style w:type="paragraph" w:styleId="TOCHeading">
    <w:name w:val="TOC Heading"/>
    <w:basedOn w:val="Heading1"/>
    <w:next w:val="Normal"/>
    <w:uiPriority w:val="39"/>
    <w:semiHidden/>
    <w:unhideWhenUsed/>
    <w:qFormat/>
    <w:rsid w:val="00372715"/>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6C3B1D"/>
    <w:pPr>
      <w:numPr>
        <w:numId w:val="22"/>
      </w:numPr>
    </w:pPr>
  </w:style>
  <w:style w:type="character" w:styleId="PlaceholderText">
    <w:name w:val="Placeholder Text"/>
    <w:basedOn w:val="DefaultParagraphFont"/>
    <w:uiPriority w:val="99"/>
    <w:semiHidden/>
    <w:rsid w:val="00A10697"/>
    <w:rPr>
      <w:color w:val="808080"/>
    </w:rPr>
  </w:style>
  <w:style w:type="paragraph" w:styleId="CommentSubject">
    <w:name w:val="annotation subject"/>
    <w:basedOn w:val="CommentText"/>
    <w:next w:val="CommentText"/>
    <w:link w:val="CommentSubjectChar"/>
    <w:semiHidden/>
    <w:unhideWhenUsed/>
    <w:rsid w:val="00DE1F7B"/>
    <w:rPr>
      <w:b/>
      <w:bCs/>
      <w:szCs w:val="20"/>
    </w:rPr>
  </w:style>
  <w:style w:type="character" w:customStyle="1" w:styleId="CommentTextChar">
    <w:name w:val="Comment Text Char"/>
    <w:basedOn w:val="DefaultParagraphFont"/>
    <w:link w:val="CommentText"/>
    <w:semiHidden/>
    <w:rsid w:val="00DE1F7B"/>
    <w:rPr>
      <w:rFonts w:ascii="Arial" w:hAnsi="Arial"/>
      <w:szCs w:val="24"/>
    </w:rPr>
  </w:style>
  <w:style w:type="character" w:customStyle="1" w:styleId="CommentSubjectChar">
    <w:name w:val="Comment Subject Char"/>
    <w:basedOn w:val="CommentTextChar"/>
    <w:link w:val="CommentSubject"/>
    <w:semiHidden/>
    <w:rsid w:val="00DE1F7B"/>
    <w:rPr>
      <w:rFonts w:ascii="Arial" w:hAnsi="Arial"/>
      <w:b/>
      <w:bCs/>
      <w:szCs w:val="24"/>
    </w:rPr>
  </w:style>
  <w:style w:type="paragraph" w:styleId="Subtitle">
    <w:name w:val="Subtitle"/>
    <w:basedOn w:val="Normal"/>
    <w:next w:val="Normal"/>
    <w:link w:val="SubtitleChar"/>
    <w:uiPriority w:val="99"/>
    <w:qFormat/>
    <w:rsid w:val="00452BD0"/>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452BD0"/>
    <w:rPr>
      <w:i/>
      <w:color w:val="003760"/>
      <w:spacing w:val="15"/>
    </w:rPr>
  </w:style>
  <w:style w:type="paragraph" w:customStyle="1" w:styleId="StyleTitleGeorgiaNotBoldLeft">
    <w:name w:val="Style Title + Georgia Not Bold Left"/>
    <w:basedOn w:val="Title"/>
    <w:qFormat/>
    <w:rsid w:val="00452BD0"/>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452BD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52BD0"/>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452BD0"/>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452BD0"/>
    <w:rPr>
      <w:rFonts w:ascii="Arial" w:hAnsi="Arial"/>
      <w:b/>
      <w:bCs/>
      <w:i/>
      <w:iCs/>
      <w:szCs w:val="24"/>
    </w:rPr>
  </w:style>
  <w:style w:type="paragraph" w:customStyle="1" w:styleId="Bullet">
    <w:name w:val="Bullet"/>
    <w:basedOn w:val="ListParagraph"/>
    <w:qFormat/>
    <w:rsid w:val="00452BD0"/>
    <w:pPr>
      <w:numPr>
        <w:numId w:val="42"/>
      </w:numPr>
      <w:tabs>
        <w:tab w:val="left" w:pos="567"/>
      </w:tabs>
      <w:jc w:val="left"/>
    </w:pPr>
  </w:style>
  <w:style w:type="paragraph" w:styleId="ListParagraph">
    <w:name w:val="List Paragraph"/>
    <w:basedOn w:val="Normal"/>
    <w:uiPriority w:val="34"/>
    <w:qFormat/>
    <w:rsid w:val="00452BD0"/>
    <w:pPr>
      <w:spacing w:after="0"/>
      <w:ind w:left="720"/>
    </w:pPr>
  </w:style>
  <w:style w:type="paragraph" w:customStyle="1" w:styleId="Bullet2">
    <w:name w:val="Bullet 2"/>
    <w:basedOn w:val="Normal"/>
    <w:rsid w:val="00452BD0"/>
    <w:pPr>
      <w:numPr>
        <w:numId w:val="26"/>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114</TotalTime>
  <Pages>7</Pages>
  <Words>2284</Words>
  <Characters>13450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MSR-CHECKLIST-SRR</vt:lpstr>
    </vt:vector>
  </TitlesOfParts>
  <Manager>CASG</Manager>
  <Company>Defence</Company>
  <LinksUpToDate>false</LinksUpToDate>
  <CharactersWithSpaces>15703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MSR-CHECKLIST-SRR</dc:title>
  <dc:subject>System Requirements Review</dc:subject>
  <dc:creator>ASDEFCON SOW Policy</dc:creator>
  <cp:keywords>SRR, checklist</cp:keywords>
  <cp:lastModifiedBy>Christian Laursen</cp:lastModifiedBy>
  <cp:revision>45</cp:revision>
  <cp:lastPrinted>2002-02-18T03:53:00Z</cp:lastPrinted>
  <dcterms:created xsi:type="dcterms:W3CDTF">2018-02-07T22:49:00Z</dcterms:created>
  <dcterms:modified xsi:type="dcterms:W3CDTF">2026-06-17T22:54:00Z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BM88719031</vt:lpwstr>
  </property>
  <property fmtid="{D5CDD505-2E9C-101B-9397-08002B2CF9AE}" pid="4" name="Objective-Title">
    <vt:lpwstr>02 MSR-CHECKLIST-SRR-V5.4</vt:lpwstr>
  </property>
  <property fmtid="{D5CDD505-2E9C-101B-9397-08002B2CF9AE}" pid="5" name="Objective-Comment">
    <vt:lpwstr/>
  </property>
  <property fmtid="{D5CDD505-2E9C-101B-9397-08002B2CF9AE}" pid="6" name="Objective-CreationStamp">
    <vt:filetime>2025-03-31T22:54:27Z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2026-04-01T20:39:40Z</vt:filetime>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2" name="Objective-Parent">
    <vt:lpwstr>06 Checklists</vt:lpwstr>
  </property>
  <property fmtid="{D5CDD505-2E9C-101B-9397-08002B2CF9AE}" pid="13" name="Objective-State">
    <vt:lpwstr>Being Edited</vt:lpwstr>
  </property>
  <property fmtid="{D5CDD505-2E9C-101B-9397-08002B2CF9AE}" pid="14" name="Objective-Version">
    <vt:lpwstr>1.6</vt:lpwstr>
  </property>
  <property fmtid="{D5CDD505-2E9C-101B-9397-08002B2CF9AE}" pid="15" name="Objective-VersionNumber">
    <vt:i4>7</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Classification">
    <vt:lpwstr>OFFICIAL</vt:lpwstr>
  </property>
  <property fmtid="{D5CDD505-2E9C-101B-9397-08002B2CF9AE}" pid="22" name="Header_Left">
    <vt:lpwstr>ASDEFCON (Strategic Materiel)</vt:lpwstr>
  </property>
  <property fmtid="{D5CDD505-2E9C-101B-9397-08002B2CF9AE}" pid="23" name="Objective-Owner">
    <vt:lpwstr>Defence</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